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4CBF2" w14:textId="162FD577" w:rsidR="00364E48" w:rsidRDefault="00364E48" w:rsidP="00364E48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sz w:val="24"/>
          <w:szCs w:val="24"/>
        </w:rPr>
        <w:t>3GPP TSG-RAN WG4 Meeting #111</w:t>
      </w:r>
      <w:r>
        <w:rPr>
          <w:rFonts w:cs="Arial"/>
          <w:sz w:val="24"/>
          <w:szCs w:val="24"/>
        </w:rPr>
        <w:tab/>
      </w:r>
      <w:r>
        <w:rPr>
          <w:rFonts w:cs="Arial"/>
          <w:color w:val="000000"/>
          <w:sz w:val="24"/>
          <w:szCs w:val="24"/>
        </w:rPr>
        <w:t>R4-24</w:t>
      </w:r>
      <w:r w:rsidR="009F2155">
        <w:rPr>
          <w:rFonts w:cs="Arial"/>
          <w:sz w:val="24"/>
          <w:szCs w:val="24"/>
        </w:rPr>
        <w:t>07969</w:t>
      </w:r>
    </w:p>
    <w:p w14:paraId="1990F15C" w14:textId="0181B11D" w:rsidR="00364E48" w:rsidRDefault="00201D05" w:rsidP="00364E48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Fukuoka City, </w:t>
      </w:r>
      <w:r w:rsidR="00364E48">
        <w:rPr>
          <w:rFonts w:eastAsia="SimSun"/>
          <w:sz w:val="24"/>
          <w:szCs w:val="24"/>
          <w:lang w:eastAsia="zh-CN"/>
        </w:rPr>
        <w:t>Fukuoka, Japan, May 20 – 24,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19FC43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06A08">
        <w:rPr>
          <w:rFonts w:ascii="Arial" w:hAnsi="Arial"/>
          <w:sz w:val="24"/>
          <w:lang w:val="en-US"/>
        </w:rPr>
        <w:t>7</w:t>
      </w:r>
      <w:r w:rsidR="00F552C4" w:rsidRPr="003E2EB5">
        <w:rPr>
          <w:rFonts w:ascii="Arial" w:hAnsi="Arial"/>
          <w:sz w:val="24"/>
          <w:lang w:val="en-US"/>
        </w:rPr>
        <w:t>.</w:t>
      </w:r>
      <w:r w:rsidR="00D3207B">
        <w:rPr>
          <w:rFonts w:ascii="Arial" w:hAnsi="Arial"/>
          <w:sz w:val="24"/>
          <w:lang w:val="en-US"/>
        </w:rPr>
        <w:t>1</w:t>
      </w:r>
      <w:r w:rsidR="0042177B">
        <w:rPr>
          <w:rFonts w:ascii="Arial" w:hAnsi="Arial"/>
          <w:sz w:val="24"/>
          <w:lang w:val="en-US"/>
        </w:rPr>
        <w:t>2</w:t>
      </w:r>
      <w:r w:rsidR="00691AEC" w:rsidRPr="003E2EB5">
        <w:rPr>
          <w:rFonts w:ascii="Arial" w:hAnsi="Arial"/>
          <w:sz w:val="24"/>
          <w:lang w:val="en-US"/>
        </w:rPr>
        <w:t>.</w:t>
      </w:r>
      <w:r w:rsidR="00806A08">
        <w:rPr>
          <w:rFonts w:ascii="Arial" w:hAnsi="Arial"/>
          <w:sz w:val="24"/>
          <w:lang w:val="en-US"/>
        </w:rPr>
        <w:t>2</w:t>
      </w:r>
      <w:r w:rsidR="00F552C4" w:rsidRPr="003E2EB5">
        <w:rPr>
          <w:rFonts w:ascii="Arial" w:hAnsi="Arial"/>
          <w:sz w:val="24"/>
          <w:lang w:val="en-US"/>
        </w:rPr>
        <w:t>.</w:t>
      </w:r>
      <w:r w:rsidR="00806A08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947386C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D6FD8">
        <w:rPr>
          <w:rFonts w:ascii="Arial" w:hAnsi="Arial"/>
          <w:sz w:val="24"/>
          <w:lang w:val="en-US"/>
        </w:rPr>
        <w:t xml:space="preserve">On </w:t>
      </w:r>
      <w:r w:rsidR="00247B72">
        <w:rPr>
          <w:rFonts w:ascii="Arial" w:hAnsi="Arial"/>
          <w:sz w:val="24"/>
          <w:lang w:val="en-US"/>
        </w:rPr>
        <w:t xml:space="preserve">RRM </w:t>
      </w:r>
      <w:r w:rsidR="0099217B">
        <w:rPr>
          <w:rFonts w:ascii="Arial" w:hAnsi="Arial"/>
          <w:sz w:val="24"/>
          <w:lang w:val="en-US"/>
        </w:rPr>
        <w:t>perform</w:t>
      </w:r>
      <w:r w:rsidR="006D6FD8">
        <w:rPr>
          <w:rFonts w:ascii="Arial" w:hAnsi="Arial"/>
          <w:sz w:val="24"/>
          <w:lang w:val="en-US"/>
        </w:rPr>
        <w:t>ance</w:t>
      </w:r>
      <w:r w:rsidR="0099217B">
        <w:rPr>
          <w:rFonts w:ascii="Arial" w:hAnsi="Arial"/>
          <w:sz w:val="24"/>
          <w:lang w:val="en-US"/>
        </w:rPr>
        <w:t xml:space="preserve"> requirements</w:t>
      </w:r>
      <w:r w:rsidR="00001782">
        <w:rPr>
          <w:rFonts w:ascii="Arial" w:hAnsi="Arial"/>
          <w:sz w:val="24"/>
          <w:lang w:val="en-US"/>
        </w:rPr>
        <w:t xml:space="preserve"> for SL positioning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C23F572" w14:textId="41EC09E9" w:rsidR="006B18B3" w:rsidRDefault="003D2D14" w:rsidP="0033522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E06168">
        <w:rPr>
          <w:b w:val="0"/>
          <w:bCs/>
          <w:sz w:val="22"/>
          <w:szCs w:val="22"/>
          <w:lang w:val="en-US"/>
        </w:rPr>
        <w:t>continued discussing performance requirements for SL positioning in</w:t>
      </w:r>
      <w:r w:rsidR="00D13763" w:rsidRPr="00D1210E">
        <w:rPr>
          <w:b w:val="0"/>
          <w:bCs/>
          <w:sz w:val="22"/>
          <w:szCs w:val="22"/>
          <w:lang w:val="en-US"/>
        </w:rPr>
        <w:t xml:space="preserve"> RAN4#1</w:t>
      </w:r>
      <w:r w:rsidR="00ED588F">
        <w:rPr>
          <w:b w:val="0"/>
          <w:bCs/>
          <w:sz w:val="22"/>
          <w:szCs w:val="22"/>
          <w:lang w:val="en-US"/>
        </w:rPr>
        <w:t>1</w:t>
      </w:r>
      <w:r w:rsidR="00D13763" w:rsidRPr="00D1210E">
        <w:rPr>
          <w:b w:val="0"/>
          <w:bCs/>
          <w:sz w:val="22"/>
          <w:szCs w:val="22"/>
          <w:lang w:val="en-US"/>
        </w:rPr>
        <w:t>0</w:t>
      </w:r>
      <w:r w:rsidR="00414B40">
        <w:rPr>
          <w:b w:val="0"/>
          <w:bCs/>
          <w:sz w:val="22"/>
          <w:szCs w:val="22"/>
          <w:lang w:val="en-US"/>
        </w:rPr>
        <w:t>bis</w:t>
      </w:r>
      <w:r w:rsidR="00D13763" w:rsidRPr="00D1210E">
        <w:rPr>
          <w:b w:val="0"/>
          <w:bCs/>
          <w:sz w:val="22"/>
          <w:szCs w:val="22"/>
          <w:lang w:val="en-US"/>
        </w:rPr>
        <w:t>.</w:t>
      </w:r>
      <w:r w:rsidR="00F37598">
        <w:rPr>
          <w:b w:val="0"/>
          <w:bCs/>
          <w:sz w:val="22"/>
          <w:szCs w:val="22"/>
          <w:lang w:val="en-US"/>
        </w:rPr>
        <w:t xml:space="preserve"> </w:t>
      </w:r>
      <w:r w:rsidR="006B18B3">
        <w:rPr>
          <w:b w:val="0"/>
          <w:bCs/>
          <w:sz w:val="22"/>
          <w:szCs w:val="22"/>
        </w:rPr>
        <w:t>New a</w:t>
      </w:r>
      <w:r w:rsidR="006B18B3" w:rsidRPr="00D1210E">
        <w:rPr>
          <w:b w:val="0"/>
          <w:bCs/>
          <w:sz w:val="22"/>
          <w:szCs w:val="22"/>
        </w:rPr>
        <w:t>greements</w:t>
      </w:r>
      <w:r w:rsidR="006B18B3">
        <w:rPr>
          <w:b w:val="0"/>
          <w:bCs/>
          <w:sz w:val="22"/>
          <w:szCs w:val="22"/>
        </w:rPr>
        <w:t xml:space="preserve"> and open issues were captured in a WF [1].</w:t>
      </w:r>
    </w:p>
    <w:p w14:paraId="70450662" w14:textId="72E046D5" w:rsidR="001C4798" w:rsidRPr="003F5702" w:rsidRDefault="00FB773F" w:rsidP="00335228">
      <w:pPr>
        <w:pStyle w:val="Caption"/>
        <w:spacing w:after="180"/>
        <w:rPr>
          <w:b w:val="0"/>
          <w:bCs/>
          <w:sz w:val="22"/>
          <w:szCs w:val="22"/>
        </w:rPr>
      </w:pPr>
      <w:r w:rsidRPr="00BD29CE">
        <w:rPr>
          <w:b w:val="0"/>
          <w:bCs/>
          <w:sz w:val="22"/>
          <w:szCs w:val="22"/>
          <w:lang w:val="en-US"/>
        </w:rPr>
        <w:t>In this paper</w:t>
      </w:r>
      <w:r>
        <w:rPr>
          <w:b w:val="0"/>
          <w:bCs/>
          <w:sz w:val="22"/>
          <w:szCs w:val="22"/>
          <w:lang w:val="en-US"/>
        </w:rPr>
        <w:t>,</w:t>
      </w:r>
      <w:r w:rsidRPr="00BD29CE">
        <w:rPr>
          <w:b w:val="0"/>
          <w:bCs/>
          <w:sz w:val="22"/>
          <w:szCs w:val="22"/>
          <w:lang w:val="en-US"/>
        </w:rPr>
        <w:t xml:space="preserve"> we provide </w:t>
      </w:r>
      <w:r>
        <w:rPr>
          <w:b w:val="0"/>
          <w:bCs/>
          <w:sz w:val="22"/>
          <w:szCs w:val="22"/>
          <w:lang w:val="en-US"/>
        </w:rPr>
        <w:t>our views and</w:t>
      </w:r>
      <w:r w:rsidRPr="00BD29CE">
        <w:rPr>
          <w:b w:val="0"/>
          <w:bCs/>
          <w:sz w:val="22"/>
          <w:szCs w:val="22"/>
          <w:lang w:val="en-US"/>
        </w:rPr>
        <w:t xml:space="preserve"> proposals</w:t>
      </w:r>
      <w:r>
        <w:rPr>
          <w:b w:val="0"/>
          <w:bCs/>
          <w:sz w:val="22"/>
          <w:szCs w:val="22"/>
        </w:rPr>
        <w:t xml:space="preserve"> on </w:t>
      </w:r>
      <w:r w:rsidR="00CE4D79">
        <w:rPr>
          <w:b w:val="0"/>
          <w:bCs/>
          <w:sz w:val="22"/>
          <w:szCs w:val="22"/>
        </w:rPr>
        <w:t>performance requirements for SL positioning</w:t>
      </w:r>
      <w:r w:rsidR="006B18B3">
        <w:rPr>
          <w:b w:val="0"/>
          <w:bCs/>
          <w:sz w:val="22"/>
          <w:szCs w:val="22"/>
        </w:rPr>
        <w:t>.</w:t>
      </w:r>
    </w:p>
    <w:p w14:paraId="2D765A3B" w14:textId="1E909C2A" w:rsidR="00C10A07" w:rsidRDefault="00A109E5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5CBA6D38" w14:textId="27B7FD24" w:rsidR="00BB7FC4" w:rsidRDefault="009A1FC8">
      <w:pPr>
        <w:pStyle w:val="Heading2"/>
      </w:pPr>
      <w:r>
        <w:t xml:space="preserve"> </w:t>
      </w:r>
      <w:r w:rsidR="002F4EB3">
        <w:t xml:space="preserve">Measurement </w:t>
      </w:r>
      <w:r w:rsidR="006A1655">
        <w:t>accuracy</w:t>
      </w:r>
    </w:p>
    <w:p w14:paraId="25583522" w14:textId="59C3A428" w:rsidR="00045835" w:rsidRPr="00045835" w:rsidRDefault="00457AB8" w:rsidP="00045835">
      <w:pPr>
        <w:rPr>
          <w:sz w:val="22"/>
          <w:szCs w:val="22"/>
        </w:rPr>
      </w:pPr>
      <w:r>
        <w:rPr>
          <w:sz w:val="22"/>
          <w:szCs w:val="22"/>
        </w:rPr>
        <w:t xml:space="preserve">RAN4 reached </w:t>
      </w:r>
      <w:r w:rsidR="00044B5B">
        <w:rPr>
          <w:sz w:val="22"/>
          <w:szCs w:val="22"/>
        </w:rPr>
        <w:t>further</w:t>
      </w:r>
      <w:r w:rsidR="00F20C13">
        <w:rPr>
          <w:sz w:val="22"/>
          <w:szCs w:val="22"/>
        </w:rPr>
        <w:t xml:space="preserve"> agreements on</w:t>
      </w:r>
      <w:r w:rsidR="00045835" w:rsidRPr="00045835">
        <w:rPr>
          <w:sz w:val="22"/>
          <w:szCs w:val="22"/>
        </w:rPr>
        <w:t xml:space="preserve"> measurement accuracy </w:t>
      </w:r>
      <w:r w:rsidR="00F20C13">
        <w:rPr>
          <w:sz w:val="22"/>
          <w:szCs w:val="22"/>
        </w:rPr>
        <w:t xml:space="preserve">requirements </w:t>
      </w:r>
      <w:r w:rsidR="00952FCD">
        <w:rPr>
          <w:sz w:val="22"/>
          <w:szCs w:val="22"/>
        </w:rPr>
        <w:t>for SL positioning</w:t>
      </w:r>
      <w:r w:rsidR="00045835" w:rsidRPr="00045835">
        <w:rPr>
          <w:sz w:val="22"/>
          <w:szCs w:val="22"/>
        </w:rPr>
        <w:t xml:space="preserve"> </w:t>
      </w:r>
      <w:r w:rsidR="00952FCD">
        <w:rPr>
          <w:sz w:val="22"/>
          <w:szCs w:val="22"/>
        </w:rPr>
        <w:t>in</w:t>
      </w:r>
      <w:r w:rsidR="00045835" w:rsidRPr="00045835">
        <w:rPr>
          <w:sz w:val="22"/>
          <w:szCs w:val="22"/>
        </w:rPr>
        <w:t xml:space="preserve"> RAN4#1</w:t>
      </w:r>
      <w:r w:rsidR="00952FCD">
        <w:rPr>
          <w:sz w:val="22"/>
          <w:szCs w:val="22"/>
        </w:rPr>
        <w:t>1</w:t>
      </w:r>
      <w:r w:rsidR="00045835" w:rsidRPr="00045835">
        <w:rPr>
          <w:sz w:val="22"/>
          <w:szCs w:val="22"/>
        </w:rPr>
        <w:t>0</w:t>
      </w:r>
      <w:r w:rsidR="009514AA">
        <w:rPr>
          <w:sz w:val="22"/>
          <w:szCs w:val="22"/>
        </w:rPr>
        <w:t>bis</w:t>
      </w:r>
      <w:r w:rsidR="00045835" w:rsidRPr="00045835">
        <w:rPr>
          <w:sz w:val="22"/>
          <w:szCs w:val="22"/>
        </w:rPr>
        <w:t xml:space="preserve"> [1].</w:t>
      </w:r>
      <w:r w:rsidR="00577A04">
        <w:rPr>
          <w:sz w:val="22"/>
          <w:szCs w:val="22"/>
        </w:rPr>
        <w:t xml:space="preserve"> </w:t>
      </w:r>
    </w:p>
    <w:p w14:paraId="285F9A28" w14:textId="24264019" w:rsidR="00827D53" w:rsidRDefault="00827D53" w:rsidP="005F50CA">
      <w:pPr>
        <w:rPr>
          <w:sz w:val="22"/>
          <w:szCs w:val="22"/>
        </w:rPr>
      </w:pPr>
      <w:r w:rsidRPr="002D0E34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6A75D5EC" wp14:editId="71A032DB">
                <wp:extent cx="6078220" cy="3591763"/>
                <wp:effectExtent l="0" t="0" r="17780" b="27940"/>
                <wp:docPr id="980805310" name="Text Box 980805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5917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BF1FB" w14:textId="77777777" w:rsidR="008276C8" w:rsidRPr="008276C8" w:rsidRDefault="008276C8" w:rsidP="00EF779F">
                            <w:pPr>
                              <w:keepNext/>
                              <w:keepLines/>
                              <w:tabs>
                                <w:tab w:val="left" w:pos="2040"/>
                              </w:tabs>
                              <w:spacing w:before="120" w:line="259" w:lineRule="auto"/>
                              <w:outlineLvl w:val="3"/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8276C8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 xml:space="preserve">Issue </w:t>
                            </w:r>
                            <w:r w:rsidRPr="008276C8">
                              <w:rPr>
                                <w:rFonts w:ascii="Arial" w:eastAsia="DengXia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>3</w:t>
                            </w:r>
                            <w:r w:rsidRPr="008276C8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-1</w:t>
                            </w:r>
                            <w:r w:rsidRPr="008276C8">
                              <w:rPr>
                                <w:rFonts w:ascii="Arial" w:eastAsia="SimSu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>-</w:t>
                            </w:r>
                            <w:r w:rsidRPr="008276C8">
                              <w:rPr>
                                <w:rFonts w:ascii="Arial" w:eastAsia="DengXia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>3</w:t>
                            </w:r>
                            <w:r w:rsidRPr="008276C8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:</w:t>
                            </w:r>
                            <w:r w:rsidRPr="008276C8">
                              <w:rPr>
                                <w:rFonts w:ascii="Arial" w:eastAsia="SimSu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 xml:space="preserve"> Assumptions to define SL PRS measurement accuracy </w:t>
                            </w:r>
                            <w:proofErr w:type="gramStart"/>
                            <w:r w:rsidRPr="008276C8">
                              <w:rPr>
                                <w:rFonts w:ascii="Arial" w:eastAsia="SimSu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>requirements</w:t>
                            </w:r>
                            <w:proofErr w:type="gramEnd"/>
                          </w:p>
                          <w:p w14:paraId="3B8F0BBE" w14:textId="77777777" w:rsidR="008276C8" w:rsidRPr="008276C8" w:rsidRDefault="008276C8" w:rsidP="008276C8">
                            <w:p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276C8">
                              <w:rPr>
                                <w:rFonts w:eastAsia="SimSun"/>
                                <w:i/>
                                <w:lang w:eastAsia="zh-CN"/>
                              </w:rPr>
                              <w:t>Agreements:</w:t>
                            </w:r>
                          </w:p>
                          <w:p w14:paraId="79C23E87" w14:textId="77777777" w:rsidR="008276C8" w:rsidRPr="008276C8" w:rsidRDefault="008276C8" w:rsidP="008276C8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576"/>
                              <w:rPr>
                                <w:lang w:eastAsia="zh-CN"/>
                              </w:rPr>
                            </w:pPr>
                            <w:r w:rsidRPr="008276C8">
                              <w:rPr>
                                <w:lang w:eastAsia="zh-CN"/>
                              </w:rPr>
                              <w:t>Define measurement accuracy requirements for SL-PRS based RSTD, SL-PRS based UE Rx-Tx time difference, SL-PRS based RSRP and SL-PRS based RSRPP:</w:t>
                            </w:r>
                          </w:p>
                          <w:p w14:paraId="2BE5BE53" w14:textId="77777777" w:rsidR="008276C8" w:rsidRPr="008276C8" w:rsidRDefault="008276C8" w:rsidP="008276C8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29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276C8">
                              <w:rPr>
                                <w:rFonts w:eastAsia="SimSun"/>
                                <w:lang w:eastAsia="zh-CN"/>
                              </w:rPr>
                              <w:t>independent of SL-PRS comb size,</w:t>
                            </w:r>
                          </w:p>
                          <w:p w14:paraId="27C3449B" w14:textId="77777777" w:rsidR="008276C8" w:rsidRPr="008276C8" w:rsidRDefault="008276C8" w:rsidP="008276C8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29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276C8">
                              <w:rPr>
                                <w:rFonts w:eastAsia="SimSun"/>
                                <w:lang w:eastAsia="zh-CN"/>
                              </w:rPr>
                              <w:t>for same channel profiles as defined for Uu</w:t>
                            </w:r>
                          </w:p>
                          <w:p w14:paraId="092BA89B" w14:textId="77777777" w:rsidR="008276C8" w:rsidRPr="008276C8" w:rsidRDefault="008276C8" w:rsidP="008276C8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29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276C8">
                              <w:rPr>
                                <w:rFonts w:eastAsia="SimSun"/>
                                <w:lang w:eastAsia="zh-CN"/>
                              </w:rPr>
                              <w:t>for measurement samples 1 or 4 depending on the RB number of PRS BW</w:t>
                            </w:r>
                          </w:p>
                          <w:p w14:paraId="6AF001EC" w14:textId="77777777" w:rsidR="008276C8" w:rsidRPr="008276C8" w:rsidRDefault="008276C8" w:rsidP="00EF779F">
                            <w:pPr>
                              <w:keepNext/>
                              <w:keepLines/>
                              <w:tabs>
                                <w:tab w:val="left" w:pos="2040"/>
                              </w:tabs>
                              <w:spacing w:before="120" w:line="259" w:lineRule="auto"/>
                              <w:outlineLvl w:val="3"/>
                              <w:rPr>
                                <w:rFonts w:ascii="Arial" w:eastAsia="DengXian" w:hAnsi="Arial"/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8276C8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 xml:space="preserve">Issue </w:t>
                            </w:r>
                            <w:r w:rsidRPr="008276C8">
                              <w:rPr>
                                <w:rFonts w:ascii="Arial" w:eastAsia="DengXia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>3</w:t>
                            </w:r>
                            <w:r w:rsidRPr="008276C8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-1</w:t>
                            </w:r>
                            <w:r w:rsidRPr="008276C8">
                              <w:rPr>
                                <w:rFonts w:ascii="Arial" w:eastAsia="SimSu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>-</w:t>
                            </w:r>
                            <w:r w:rsidRPr="008276C8">
                              <w:rPr>
                                <w:rFonts w:ascii="Arial" w:eastAsia="DengXia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>4</w:t>
                            </w:r>
                            <w:r w:rsidRPr="008276C8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:</w:t>
                            </w:r>
                            <w:r w:rsidRPr="008276C8">
                              <w:rPr>
                                <w:rFonts w:ascii="Arial" w:eastAsia="SimSu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 w:rsidRPr="008276C8">
                              <w:rPr>
                                <w:rFonts w:ascii="Arial" w:eastAsia="DengXia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>M</w:t>
                            </w:r>
                            <w:r w:rsidRPr="008276C8">
                              <w:rPr>
                                <w:rFonts w:ascii="Arial" w:eastAsia="SimSu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>easurement accuracy requirements</w:t>
                            </w:r>
                          </w:p>
                          <w:p w14:paraId="14869CBE" w14:textId="77777777" w:rsidR="008276C8" w:rsidRPr="008276C8" w:rsidRDefault="008276C8" w:rsidP="008276C8">
                            <w:p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276C8">
                              <w:rPr>
                                <w:rFonts w:eastAsia="SimSun"/>
                                <w:i/>
                                <w:lang w:eastAsia="zh-CN"/>
                              </w:rPr>
                              <w:t>Agreements:</w:t>
                            </w:r>
                          </w:p>
                          <w:p w14:paraId="0B37EEFB" w14:textId="77777777" w:rsidR="008276C8" w:rsidRPr="008276C8" w:rsidRDefault="008276C8" w:rsidP="008276C8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576"/>
                              <w:rPr>
                                <w:lang w:eastAsia="zh-CN"/>
                              </w:rPr>
                            </w:pPr>
                            <w:r w:rsidRPr="008276C8">
                              <w:rPr>
                                <w:lang w:eastAsia="zh-CN"/>
                              </w:rPr>
                              <w:t>RAN4 to define accuracy requirement for SL RSTD and SL Rx-Tx by considering the framework of ±(X+Y[+Z]) Tc and ±(</w:t>
                            </w:r>
                            <w:proofErr w:type="gramStart"/>
                            <w:r w:rsidRPr="008276C8">
                              <w:rPr>
                                <w:lang w:eastAsia="zh-CN"/>
                              </w:rPr>
                              <w:t>X[</w:t>
                            </w:r>
                            <w:proofErr w:type="gramEnd"/>
                            <w:r w:rsidRPr="008276C8">
                              <w:rPr>
                                <w:lang w:eastAsia="zh-CN"/>
                              </w:rPr>
                              <w:t>+</w:t>
                            </w:r>
                            <w:r w:rsidRPr="008276C8">
                              <w:rPr>
                                <w:lang w:eastAsia="zh-CN"/>
                              </w:rPr>
                              <w:sym w:font="Symbol" w:char="F064"/>
                            </w:r>
                            <w:r w:rsidRPr="008276C8">
                              <w:rPr>
                                <w:lang w:eastAsia="zh-CN"/>
                              </w:rPr>
                              <w:t xml:space="preserve">]) Tc, respectively. </w:t>
                            </w:r>
                          </w:p>
                          <w:p w14:paraId="7BD7D15F" w14:textId="77777777" w:rsidR="008276C8" w:rsidRPr="008276C8" w:rsidRDefault="008276C8" w:rsidP="008276C8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296"/>
                              <w:rPr>
                                <w:lang w:eastAsia="zh-CN"/>
                              </w:rPr>
                            </w:pPr>
                            <w:r w:rsidRPr="008276C8">
                              <w:rPr>
                                <w:lang w:eastAsia="zh-CN"/>
                              </w:rPr>
                              <w:t>X is the simulated measurement accuracy for a given propagation condition and number of measurement samples,</w:t>
                            </w:r>
                          </w:p>
                          <w:p w14:paraId="21882093" w14:textId="77777777" w:rsidR="008276C8" w:rsidRPr="008276C8" w:rsidRDefault="008276C8" w:rsidP="008276C8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296"/>
                              <w:rPr>
                                <w:lang w:eastAsia="zh-CN"/>
                              </w:rPr>
                            </w:pPr>
                            <w:r w:rsidRPr="008276C8">
                              <w:rPr>
                                <w:lang w:eastAsia="zh-CN"/>
                              </w:rPr>
                              <w:t>Y is the frequency/clock drift margin,</w:t>
                            </w:r>
                          </w:p>
                          <w:p w14:paraId="7E567300" w14:textId="77777777" w:rsidR="008276C8" w:rsidRPr="008276C8" w:rsidRDefault="008276C8" w:rsidP="008276C8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296"/>
                              <w:rPr>
                                <w:lang w:eastAsia="zh-CN"/>
                              </w:rPr>
                            </w:pPr>
                            <w:r w:rsidRPr="008276C8">
                              <w:rPr>
                                <w:lang w:eastAsia="zh-CN"/>
                              </w:rPr>
                              <w:t xml:space="preserve">FFS: Z and </w:t>
                            </w:r>
                            <w:r w:rsidRPr="008276C8">
                              <w:rPr>
                                <w:lang w:eastAsia="zh-CN"/>
                              </w:rPr>
                              <w:sym w:font="Symbol" w:char="F064"/>
                            </w:r>
                            <w:r w:rsidRPr="008276C8">
                              <w:rPr>
                                <w:lang w:eastAsia="zh-CN"/>
                              </w:rPr>
                              <w:t xml:space="preserve"> are the RF calibration margins.</w:t>
                            </w:r>
                          </w:p>
                          <w:p w14:paraId="082ABB1E" w14:textId="77777777" w:rsidR="008B4F26" w:rsidRPr="0062725D" w:rsidRDefault="008B4F26" w:rsidP="000540CF">
                            <w:pPr>
                              <w:spacing w:after="120"/>
                            </w:pPr>
                          </w:p>
                          <w:p w14:paraId="1FABD662" w14:textId="77777777" w:rsidR="000540CF" w:rsidRDefault="000540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75D5EC" id="_x0000_t202" coordsize="21600,21600" o:spt="202" path="m,l,21600r21600,l21600,xe">
                <v:stroke joinstyle="miter"/>
                <v:path gradientshapeok="t" o:connecttype="rect"/>
              </v:shapetype>
              <v:shape id="Text Box 980805310" o:spid="_x0000_s1026" type="#_x0000_t202" style="width:478.6pt;height:28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">
                <v:textbox>
                  <w:txbxContent>
                    <w:p w14:paraId="4B4BF1FB" w14:textId="77777777" w:rsidR="008276C8" w:rsidRPr="008276C8" w:rsidRDefault="008276C8" w:rsidP="00EF779F">
                      <w:pPr>
                        <w:keepNext/>
                        <w:keepLines/>
                        <w:tabs>
                          <w:tab w:val="left" w:pos="2040"/>
                        </w:tabs>
                        <w:spacing w:before="120" w:line="259" w:lineRule="auto"/>
                        <w:outlineLvl w:val="3"/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</w:pPr>
                      <w:r w:rsidRPr="008276C8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 xml:space="preserve">Issue </w:t>
                      </w:r>
                      <w:r w:rsidRPr="008276C8">
                        <w:rPr>
                          <w:rFonts w:ascii="Arial" w:eastAsia="DengXian" w:hAnsi="Arial" w:hint="eastAsia"/>
                          <w:b/>
                          <w:u w:val="single"/>
                          <w:lang w:val="en-US" w:eastAsia="zh-CN"/>
                        </w:rPr>
                        <w:t>3</w:t>
                      </w:r>
                      <w:r w:rsidRPr="008276C8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-1</w:t>
                      </w:r>
                      <w:r w:rsidRPr="008276C8">
                        <w:rPr>
                          <w:rFonts w:ascii="Arial" w:eastAsia="SimSun" w:hAnsi="Arial" w:hint="eastAsia"/>
                          <w:b/>
                          <w:u w:val="single"/>
                          <w:lang w:val="en-US" w:eastAsia="zh-CN"/>
                        </w:rPr>
                        <w:t>-</w:t>
                      </w:r>
                      <w:r w:rsidRPr="008276C8">
                        <w:rPr>
                          <w:rFonts w:ascii="Arial" w:eastAsia="DengXian" w:hAnsi="Arial" w:hint="eastAsia"/>
                          <w:b/>
                          <w:u w:val="single"/>
                          <w:lang w:val="en-US" w:eastAsia="zh-CN"/>
                        </w:rPr>
                        <w:t>3</w:t>
                      </w:r>
                      <w:r w:rsidRPr="008276C8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:</w:t>
                      </w:r>
                      <w:r w:rsidRPr="008276C8">
                        <w:rPr>
                          <w:rFonts w:ascii="Arial" w:eastAsia="SimSun" w:hAnsi="Arial" w:hint="eastAsia"/>
                          <w:b/>
                          <w:u w:val="single"/>
                          <w:lang w:val="en-US" w:eastAsia="zh-CN"/>
                        </w:rPr>
                        <w:t xml:space="preserve"> Assumptions to define SL PRS measurement accuracy requirements</w:t>
                      </w:r>
                    </w:p>
                    <w:p w14:paraId="3B8F0BBE" w14:textId="77777777" w:rsidR="008276C8" w:rsidRPr="008276C8" w:rsidRDefault="008276C8" w:rsidP="008276C8">
                      <w:p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8276C8">
                        <w:rPr>
                          <w:rFonts w:eastAsia="SimSun"/>
                          <w:i/>
                          <w:lang w:eastAsia="zh-CN"/>
                        </w:rPr>
                        <w:t>Agreements:</w:t>
                      </w:r>
                    </w:p>
                    <w:p w14:paraId="79C23E87" w14:textId="77777777" w:rsidR="008276C8" w:rsidRPr="008276C8" w:rsidRDefault="008276C8" w:rsidP="008276C8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576"/>
                        <w:rPr>
                          <w:lang w:eastAsia="zh-CN"/>
                        </w:rPr>
                      </w:pPr>
                      <w:r w:rsidRPr="008276C8">
                        <w:rPr>
                          <w:lang w:eastAsia="zh-CN"/>
                        </w:rPr>
                        <w:t>Define measurement accuracy requirements for SL-PRS based RSTD, SL-PRS based UE Rx-Tx time difference, SL-PRS based RSRP and SL-PRS based RSRPP:</w:t>
                      </w:r>
                    </w:p>
                    <w:p w14:paraId="2BE5BE53" w14:textId="77777777" w:rsidR="008276C8" w:rsidRPr="008276C8" w:rsidRDefault="008276C8" w:rsidP="008276C8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296"/>
                        <w:rPr>
                          <w:rFonts w:eastAsia="SimSun"/>
                          <w:lang w:eastAsia="zh-CN"/>
                        </w:rPr>
                      </w:pPr>
                      <w:r w:rsidRPr="008276C8">
                        <w:rPr>
                          <w:rFonts w:eastAsia="SimSun"/>
                          <w:lang w:eastAsia="zh-CN"/>
                        </w:rPr>
                        <w:t>independent of SL-PRS comb size,</w:t>
                      </w:r>
                    </w:p>
                    <w:p w14:paraId="27C3449B" w14:textId="77777777" w:rsidR="008276C8" w:rsidRPr="008276C8" w:rsidRDefault="008276C8" w:rsidP="008276C8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296"/>
                        <w:rPr>
                          <w:rFonts w:eastAsia="SimSun"/>
                          <w:lang w:eastAsia="zh-CN"/>
                        </w:rPr>
                      </w:pPr>
                      <w:r w:rsidRPr="008276C8">
                        <w:rPr>
                          <w:rFonts w:eastAsia="SimSun"/>
                          <w:lang w:eastAsia="zh-CN"/>
                        </w:rPr>
                        <w:t>for same channel profiles as defined for Uu</w:t>
                      </w:r>
                    </w:p>
                    <w:p w14:paraId="092BA89B" w14:textId="77777777" w:rsidR="008276C8" w:rsidRPr="008276C8" w:rsidRDefault="008276C8" w:rsidP="008276C8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296"/>
                        <w:rPr>
                          <w:rFonts w:eastAsia="SimSun"/>
                          <w:lang w:eastAsia="zh-CN"/>
                        </w:rPr>
                      </w:pPr>
                      <w:r w:rsidRPr="008276C8">
                        <w:rPr>
                          <w:rFonts w:eastAsia="SimSun"/>
                          <w:lang w:eastAsia="zh-CN"/>
                        </w:rPr>
                        <w:t>for measurement samples 1 or 4 depending on the RB number of PRS BW</w:t>
                      </w:r>
                    </w:p>
                    <w:p w14:paraId="6AF001EC" w14:textId="77777777" w:rsidR="008276C8" w:rsidRPr="008276C8" w:rsidRDefault="008276C8" w:rsidP="00EF779F">
                      <w:pPr>
                        <w:keepNext/>
                        <w:keepLines/>
                        <w:tabs>
                          <w:tab w:val="left" w:pos="2040"/>
                        </w:tabs>
                        <w:spacing w:before="120" w:line="259" w:lineRule="auto"/>
                        <w:outlineLvl w:val="3"/>
                        <w:rPr>
                          <w:rFonts w:ascii="Arial" w:eastAsia="DengXian" w:hAnsi="Arial"/>
                          <w:b/>
                          <w:u w:val="single"/>
                          <w:lang w:val="en-US" w:eastAsia="zh-CN"/>
                        </w:rPr>
                      </w:pPr>
                      <w:r w:rsidRPr="008276C8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 xml:space="preserve">Issue </w:t>
                      </w:r>
                      <w:r w:rsidRPr="008276C8">
                        <w:rPr>
                          <w:rFonts w:ascii="Arial" w:eastAsia="DengXian" w:hAnsi="Arial" w:hint="eastAsia"/>
                          <w:b/>
                          <w:u w:val="single"/>
                          <w:lang w:val="en-US" w:eastAsia="zh-CN"/>
                        </w:rPr>
                        <w:t>3</w:t>
                      </w:r>
                      <w:r w:rsidRPr="008276C8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-1</w:t>
                      </w:r>
                      <w:r w:rsidRPr="008276C8">
                        <w:rPr>
                          <w:rFonts w:ascii="Arial" w:eastAsia="SimSun" w:hAnsi="Arial" w:hint="eastAsia"/>
                          <w:b/>
                          <w:u w:val="single"/>
                          <w:lang w:val="en-US" w:eastAsia="zh-CN"/>
                        </w:rPr>
                        <w:t>-</w:t>
                      </w:r>
                      <w:r w:rsidRPr="008276C8">
                        <w:rPr>
                          <w:rFonts w:ascii="Arial" w:eastAsia="DengXian" w:hAnsi="Arial" w:hint="eastAsia"/>
                          <w:b/>
                          <w:u w:val="single"/>
                          <w:lang w:val="en-US" w:eastAsia="zh-CN"/>
                        </w:rPr>
                        <w:t>4</w:t>
                      </w:r>
                      <w:r w:rsidRPr="008276C8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:</w:t>
                      </w:r>
                      <w:r w:rsidRPr="008276C8">
                        <w:rPr>
                          <w:rFonts w:ascii="Arial" w:eastAsia="SimSun" w:hAnsi="Arial" w:hint="eastAsia"/>
                          <w:b/>
                          <w:u w:val="single"/>
                          <w:lang w:val="en-US" w:eastAsia="zh-CN"/>
                        </w:rPr>
                        <w:t xml:space="preserve"> </w:t>
                      </w:r>
                      <w:r w:rsidRPr="008276C8">
                        <w:rPr>
                          <w:rFonts w:ascii="Arial" w:eastAsia="DengXian" w:hAnsi="Arial" w:hint="eastAsia"/>
                          <w:b/>
                          <w:u w:val="single"/>
                          <w:lang w:val="en-US" w:eastAsia="zh-CN"/>
                        </w:rPr>
                        <w:t>M</w:t>
                      </w:r>
                      <w:r w:rsidRPr="008276C8">
                        <w:rPr>
                          <w:rFonts w:ascii="Arial" w:eastAsia="SimSun" w:hAnsi="Arial" w:hint="eastAsia"/>
                          <w:b/>
                          <w:u w:val="single"/>
                          <w:lang w:val="en-US" w:eastAsia="zh-CN"/>
                        </w:rPr>
                        <w:t>easurement accuracy requirements</w:t>
                      </w:r>
                    </w:p>
                    <w:p w14:paraId="14869CBE" w14:textId="77777777" w:rsidR="008276C8" w:rsidRPr="008276C8" w:rsidRDefault="008276C8" w:rsidP="008276C8">
                      <w:p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8276C8">
                        <w:rPr>
                          <w:rFonts w:eastAsia="SimSun"/>
                          <w:i/>
                          <w:lang w:eastAsia="zh-CN"/>
                        </w:rPr>
                        <w:t>Agreements:</w:t>
                      </w:r>
                    </w:p>
                    <w:p w14:paraId="0B37EEFB" w14:textId="77777777" w:rsidR="008276C8" w:rsidRPr="008276C8" w:rsidRDefault="008276C8" w:rsidP="008276C8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576"/>
                        <w:rPr>
                          <w:lang w:eastAsia="zh-CN"/>
                        </w:rPr>
                      </w:pPr>
                      <w:r w:rsidRPr="008276C8">
                        <w:rPr>
                          <w:lang w:eastAsia="zh-CN"/>
                        </w:rPr>
                        <w:t>RAN4 to define accuracy requirement for SL RSTD and SL Rx-Tx by considering the framework of ±(X+Y[+Z]) Tc and ±(X[+</w:t>
                      </w:r>
                      <w:r w:rsidRPr="008276C8">
                        <w:rPr>
                          <w:lang w:eastAsia="zh-CN"/>
                        </w:rPr>
                        <w:sym w:font="Symbol" w:char="F064"/>
                      </w:r>
                      <w:r w:rsidRPr="008276C8">
                        <w:rPr>
                          <w:lang w:eastAsia="zh-CN"/>
                        </w:rPr>
                        <w:t xml:space="preserve">]) Tc, respectively. </w:t>
                      </w:r>
                    </w:p>
                    <w:p w14:paraId="7BD7D15F" w14:textId="77777777" w:rsidR="008276C8" w:rsidRPr="008276C8" w:rsidRDefault="008276C8" w:rsidP="008276C8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296"/>
                        <w:rPr>
                          <w:lang w:eastAsia="zh-CN"/>
                        </w:rPr>
                      </w:pPr>
                      <w:r w:rsidRPr="008276C8">
                        <w:rPr>
                          <w:lang w:eastAsia="zh-CN"/>
                        </w:rPr>
                        <w:t>X is the simulated measurement accuracy for a given propagation condition and number of measurement samples,</w:t>
                      </w:r>
                    </w:p>
                    <w:p w14:paraId="21882093" w14:textId="77777777" w:rsidR="008276C8" w:rsidRPr="008276C8" w:rsidRDefault="008276C8" w:rsidP="008276C8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296"/>
                        <w:rPr>
                          <w:lang w:eastAsia="zh-CN"/>
                        </w:rPr>
                      </w:pPr>
                      <w:r w:rsidRPr="008276C8">
                        <w:rPr>
                          <w:lang w:eastAsia="zh-CN"/>
                        </w:rPr>
                        <w:t>Y is the frequency/clock drift margin,</w:t>
                      </w:r>
                    </w:p>
                    <w:p w14:paraId="7E567300" w14:textId="77777777" w:rsidR="008276C8" w:rsidRPr="008276C8" w:rsidRDefault="008276C8" w:rsidP="008276C8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296"/>
                        <w:rPr>
                          <w:lang w:eastAsia="zh-CN"/>
                        </w:rPr>
                      </w:pPr>
                      <w:r w:rsidRPr="008276C8">
                        <w:rPr>
                          <w:lang w:eastAsia="zh-CN"/>
                        </w:rPr>
                        <w:t xml:space="preserve">FFS: Z and </w:t>
                      </w:r>
                      <w:r w:rsidRPr="008276C8">
                        <w:rPr>
                          <w:lang w:eastAsia="zh-CN"/>
                        </w:rPr>
                        <w:sym w:font="Symbol" w:char="F064"/>
                      </w:r>
                      <w:r w:rsidRPr="008276C8">
                        <w:rPr>
                          <w:lang w:eastAsia="zh-CN"/>
                        </w:rPr>
                        <w:t xml:space="preserve"> are the RF calibration margins.</w:t>
                      </w:r>
                    </w:p>
                    <w:p w14:paraId="082ABB1E" w14:textId="77777777" w:rsidR="008B4F26" w:rsidRPr="0062725D" w:rsidRDefault="008B4F26" w:rsidP="000540CF">
                      <w:pPr>
                        <w:spacing w:after="120"/>
                      </w:pPr>
                    </w:p>
                    <w:p w14:paraId="1FABD662" w14:textId="77777777" w:rsidR="000540CF" w:rsidRDefault="000540CF"/>
                  </w:txbxContent>
                </v:textbox>
                <w10:anchorlock/>
              </v:shape>
            </w:pict>
          </mc:Fallback>
        </mc:AlternateContent>
      </w:r>
    </w:p>
    <w:p w14:paraId="417D6E18" w14:textId="632C8C66" w:rsidR="002166D0" w:rsidRPr="00045835" w:rsidRDefault="002166D0" w:rsidP="002166D0">
      <w:pPr>
        <w:rPr>
          <w:sz w:val="22"/>
          <w:szCs w:val="22"/>
        </w:rPr>
      </w:pPr>
      <w:r>
        <w:rPr>
          <w:sz w:val="22"/>
          <w:szCs w:val="22"/>
        </w:rPr>
        <w:t>There are still open issues regarding the SL PRS bandwidths used to define accuracy requirements, RF calibration margins, and</w:t>
      </w:r>
      <w:r w:rsidR="0051735D">
        <w:rPr>
          <w:sz w:val="22"/>
          <w:szCs w:val="22"/>
        </w:rPr>
        <w:t xml:space="preserve"> the SINR side conditions. We address th</w:t>
      </w:r>
      <w:r w:rsidR="00972EAC">
        <w:rPr>
          <w:sz w:val="22"/>
          <w:szCs w:val="22"/>
        </w:rPr>
        <w:t>e</w:t>
      </w:r>
      <w:r w:rsidR="0051735D">
        <w:rPr>
          <w:sz w:val="22"/>
          <w:szCs w:val="22"/>
        </w:rPr>
        <w:t>se</w:t>
      </w:r>
      <w:r w:rsidR="00972EAC">
        <w:rPr>
          <w:sz w:val="22"/>
          <w:szCs w:val="22"/>
        </w:rPr>
        <w:t xml:space="preserve"> issues</w:t>
      </w:r>
      <w:r w:rsidR="0051735D">
        <w:rPr>
          <w:sz w:val="22"/>
          <w:szCs w:val="22"/>
        </w:rPr>
        <w:t xml:space="preserve"> below.</w:t>
      </w:r>
    </w:p>
    <w:p w14:paraId="55C7E095" w14:textId="77ABF3EC" w:rsidR="00706346" w:rsidRDefault="00E914E0" w:rsidP="009158D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03B10">
        <w:rPr>
          <w:sz w:val="22"/>
          <w:szCs w:val="22"/>
        </w:rPr>
        <w:lastRenderedPageBreak/>
        <w:t xml:space="preserve">Some proposals </w:t>
      </w:r>
      <w:r w:rsidR="00003B10" w:rsidRPr="00003B10">
        <w:rPr>
          <w:sz w:val="22"/>
          <w:szCs w:val="22"/>
        </w:rPr>
        <w:t xml:space="preserve">on the structure of the accuracy requirements were captured in the </w:t>
      </w:r>
      <w:r w:rsidR="009158D6">
        <w:rPr>
          <w:sz w:val="22"/>
          <w:szCs w:val="22"/>
        </w:rPr>
        <w:t>topic summary</w:t>
      </w:r>
      <w:r w:rsidR="00003B10" w:rsidRPr="00003B10">
        <w:rPr>
          <w:sz w:val="22"/>
          <w:szCs w:val="22"/>
        </w:rPr>
        <w:t xml:space="preserve"> from RAN#110</w:t>
      </w:r>
      <w:r w:rsidR="00FA3C45">
        <w:rPr>
          <w:sz w:val="22"/>
          <w:szCs w:val="22"/>
        </w:rPr>
        <w:t>bi</w:t>
      </w:r>
      <w:r w:rsidR="00192E14">
        <w:rPr>
          <w:sz w:val="22"/>
          <w:szCs w:val="22"/>
        </w:rPr>
        <w:t>s</w:t>
      </w:r>
      <w:r w:rsidR="00003B10" w:rsidRPr="00003B10">
        <w:rPr>
          <w:sz w:val="22"/>
          <w:szCs w:val="22"/>
        </w:rPr>
        <w:t xml:space="preserve"> [</w:t>
      </w:r>
      <w:r w:rsidR="009158D6">
        <w:rPr>
          <w:sz w:val="22"/>
          <w:szCs w:val="22"/>
        </w:rPr>
        <w:t>2</w:t>
      </w:r>
      <w:r w:rsidR="00003B10" w:rsidRPr="00003B10">
        <w:rPr>
          <w:sz w:val="22"/>
          <w:szCs w:val="22"/>
        </w:rPr>
        <w:t>].</w:t>
      </w:r>
      <w:r w:rsidR="009158D6">
        <w:rPr>
          <w:sz w:val="22"/>
          <w:szCs w:val="22"/>
        </w:rPr>
        <w:t xml:space="preserve"> </w:t>
      </w:r>
      <w:r w:rsidR="00BE3F8B">
        <w:rPr>
          <w:sz w:val="22"/>
          <w:szCs w:val="22"/>
        </w:rPr>
        <w:t>Our preference would be</w:t>
      </w:r>
      <w:r w:rsidR="006E4196">
        <w:rPr>
          <w:sz w:val="22"/>
          <w:szCs w:val="22"/>
        </w:rPr>
        <w:t xml:space="preserve"> </w:t>
      </w:r>
      <w:proofErr w:type="gramStart"/>
      <w:r w:rsidR="006E4196">
        <w:rPr>
          <w:sz w:val="22"/>
          <w:szCs w:val="22"/>
        </w:rPr>
        <w:t>align</w:t>
      </w:r>
      <w:proofErr w:type="gramEnd"/>
      <w:r w:rsidR="006E4196">
        <w:rPr>
          <w:sz w:val="22"/>
          <w:szCs w:val="22"/>
        </w:rPr>
        <w:t xml:space="preserve"> the RB values to the </w:t>
      </w:r>
      <w:r w:rsidR="00BC3B7D">
        <w:rPr>
          <w:sz w:val="22"/>
          <w:szCs w:val="22"/>
        </w:rPr>
        <w:t>values agreed in the simulation assumptions [</w:t>
      </w:r>
      <w:r w:rsidR="000F2CE4">
        <w:rPr>
          <w:sz w:val="22"/>
          <w:szCs w:val="22"/>
        </w:rPr>
        <w:t>3</w:t>
      </w:r>
      <w:r w:rsidR="00BC3B7D">
        <w:rPr>
          <w:sz w:val="22"/>
          <w:szCs w:val="22"/>
        </w:rPr>
        <w:t>].</w:t>
      </w:r>
      <w:r w:rsidR="00BE3F8B">
        <w:rPr>
          <w:sz w:val="22"/>
          <w:szCs w:val="22"/>
        </w:rPr>
        <w:t xml:space="preserve"> </w:t>
      </w:r>
      <w:r w:rsidR="000F2CE4">
        <w:rPr>
          <w:sz w:val="22"/>
          <w:szCs w:val="22"/>
        </w:rPr>
        <w:t>Options 4, 6 and 7 are closely aligned in this respect.</w:t>
      </w:r>
      <w:r w:rsidR="00F37A8D">
        <w:rPr>
          <w:sz w:val="22"/>
          <w:szCs w:val="22"/>
        </w:rPr>
        <w:t xml:space="preserve"> </w:t>
      </w:r>
    </w:p>
    <w:p w14:paraId="47332B2B" w14:textId="6C144A4F" w:rsidR="008A7915" w:rsidRDefault="00706346" w:rsidP="009158D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2D0E34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6173B6E0" wp14:editId="14ECDE7D">
                <wp:extent cx="6078220" cy="8181975"/>
                <wp:effectExtent l="0" t="0" r="17780" b="28575"/>
                <wp:docPr id="756741774" name="Text Box 756741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818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2CE20" w14:textId="469EEA79" w:rsidR="00706346" w:rsidRPr="00CD42E2" w:rsidRDefault="00FC54AF" w:rsidP="00CD42E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</w:pPr>
                            <w:r w:rsidRPr="00CD42E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 xml:space="preserve">Issue </w:t>
                            </w:r>
                            <w:r w:rsidRPr="00CD42E2">
                              <w:rPr>
                                <w:rFonts w:ascii="Arial" w:eastAsiaTheme="minorEastAsia" w:hAnsi="Arial" w:cs="Arial"/>
                                <w:b/>
                                <w:bCs/>
                                <w:u w:val="single"/>
                              </w:rPr>
                              <w:t>3</w:t>
                            </w:r>
                            <w:r w:rsidRPr="00CD42E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-1-</w:t>
                            </w:r>
                            <w:r w:rsidRPr="00CD42E2">
                              <w:rPr>
                                <w:rFonts w:ascii="Arial" w:eastAsiaTheme="minorEastAsia" w:hAnsi="Arial" w:cs="Arial"/>
                                <w:b/>
                                <w:bCs/>
                                <w:u w:val="single"/>
                              </w:rPr>
                              <w:t>4</w:t>
                            </w:r>
                            <w:r w:rsidRPr="00CD42E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 xml:space="preserve">: </w:t>
                            </w:r>
                            <w:r w:rsidRPr="00CD42E2">
                              <w:rPr>
                                <w:rFonts w:ascii="Arial" w:eastAsiaTheme="minorEastAsia" w:hAnsi="Arial" w:cs="Arial"/>
                                <w:b/>
                                <w:bCs/>
                                <w:u w:val="single"/>
                              </w:rPr>
                              <w:t>M</w:t>
                            </w:r>
                            <w:r w:rsidRPr="00CD42E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easurement accuracy requirements</w:t>
                            </w:r>
                          </w:p>
                          <w:p w14:paraId="50383911" w14:textId="122350FD" w:rsidR="00E93F64" w:rsidRPr="00E93F64" w:rsidRDefault="00E93F64" w:rsidP="00706346">
                            <w:pPr>
                              <w:spacing w:after="120"/>
                            </w:pPr>
                            <w:r w:rsidRPr="00E93F64">
                              <w:t>Proposals</w:t>
                            </w:r>
                          </w:p>
                          <w:p w14:paraId="01CE1660" w14:textId="77777777" w:rsidR="00E93F64" w:rsidRDefault="00C07E9E" w:rsidP="00E93F64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C07E9E">
                              <w:t xml:space="preserve">Option 1: </w:t>
                            </w:r>
                            <w:r w:rsidRPr="00C07E9E">
                              <w:rPr>
                                <w:rFonts w:hint="eastAsia"/>
                              </w:rPr>
                              <w:t>(CATT)</w:t>
                            </w:r>
                          </w:p>
                          <w:p w14:paraId="615CBD96" w14:textId="6DD79077" w:rsidR="00C07E9E" w:rsidRPr="00C07E9E" w:rsidRDefault="00C07E9E" w:rsidP="00E93F64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C07E9E">
                              <w:rPr>
                                <w:rFonts w:hint="eastAsia"/>
                              </w:rPr>
                              <w:t xml:space="preserve">Take table 1 as the structure for SL PRS based measurement accuracy requirements. </w:t>
                            </w:r>
                          </w:p>
                          <w:p w14:paraId="3DE21AC7" w14:textId="77777777" w:rsidR="00C07E9E" w:rsidRPr="00C07E9E" w:rsidRDefault="00C07E9E" w:rsidP="00DD2B56">
                            <w:pPr>
                              <w:ind w:left="1004"/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C07E9E">
                              <w:rPr>
                                <w:b/>
                                <w:lang w:val="en-US"/>
                              </w:rPr>
                              <w:t xml:space="preserve">Table 1: </w:t>
                            </w:r>
                            <w:r w:rsidRPr="00C07E9E">
                              <w:rPr>
                                <w:rFonts w:hint="eastAsia"/>
                                <w:b/>
                                <w:lang w:val="en-US"/>
                              </w:rPr>
                              <w:t xml:space="preserve">SL </w:t>
                            </w:r>
                            <w:r w:rsidRPr="00C07E9E">
                              <w:rPr>
                                <w:b/>
                                <w:lang w:val="en-US"/>
                              </w:rPr>
                              <w:t>RSTD</w:t>
                            </w:r>
                            <w:r w:rsidRPr="00C07E9E">
                              <w:rPr>
                                <w:rFonts w:hint="eastAsia"/>
                                <w:b/>
                                <w:lang w:val="en-US"/>
                              </w:rPr>
                              <w:t>/RSRP/RSRPP/UE Rx-Tx</w:t>
                            </w:r>
                            <w:r w:rsidRPr="00C07E9E">
                              <w:rPr>
                                <w:b/>
                                <w:lang w:val="en-US"/>
                              </w:rPr>
                              <w:t xml:space="preserve"> accuracy in FR1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71"/>
                              <w:gridCol w:w="2205"/>
                              <w:gridCol w:w="1287"/>
                              <w:gridCol w:w="1816"/>
                              <w:gridCol w:w="760"/>
                            </w:tblGrid>
                            <w:tr w:rsidR="00C07E9E" w:rsidRPr="00C07E9E" w14:paraId="20BDD240" w14:textId="77777777" w:rsidTr="00E55B6A">
                              <w:trPr>
                                <w:trHeight w:val="230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2A24BA" w14:textId="77777777" w:rsidR="00C07E9E" w:rsidRPr="00C07E9E" w:rsidRDefault="00C07E9E" w:rsidP="00C07E9E">
                                  <w:pPr>
                                    <w:rPr>
                                      <w:b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b/>
                                    </w:rPr>
                                    <w:t>Accuracy</w:t>
                                  </w:r>
                                </w:p>
                              </w:tc>
                              <w:tc>
                                <w:tcPr>
                                  <w:tcW w:w="220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9CFC4A5" w14:textId="77777777" w:rsidR="00C07E9E" w:rsidRPr="00C07E9E" w:rsidRDefault="00C07E9E" w:rsidP="00C07E9E">
                                  <w:pPr>
                                    <w:rPr>
                                      <w:b/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b/>
                                      <w:lang w:val="x-none"/>
                                    </w:rPr>
                                    <w:t xml:space="preserve">SL </w:t>
                                  </w:r>
                                  <w:r w:rsidRPr="00C07E9E">
                                    <w:rPr>
                                      <w:b/>
                                      <w:lang w:val="x-none"/>
                                    </w:rPr>
                                    <w:t>PRS Ês/Iot</w:t>
                                  </w:r>
                                </w:p>
                              </w:tc>
                              <w:tc>
                                <w:tcPr>
                                  <w:tcW w:w="128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B7B5F2" w14:textId="77777777" w:rsidR="00C07E9E" w:rsidRPr="00C07E9E" w:rsidRDefault="00C07E9E" w:rsidP="00C07E9E">
                                  <w:pPr>
                                    <w:rPr>
                                      <w:b/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b/>
                                      <w:lang w:val="x-none"/>
                                    </w:rPr>
                                    <w:t xml:space="preserve">SL </w:t>
                                  </w:r>
                                  <w:r w:rsidRPr="00C07E9E">
                                    <w:rPr>
                                      <w:b/>
                                      <w:lang w:val="x-none"/>
                                    </w:rPr>
                                    <w:t>PRS SCS</w:t>
                                  </w:r>
                                </w:p>
                              </w:tc>
                              <w:tc>
                                <w:tcPr>
                                  <w:tcW w:w="181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CBF41C" w14:textId="77777777" w:rsidR="00C07E9E" w:rsidRPr="00C07E9E" w:rsidRDefault="00C07E9E" w:rsidP="00C07E9E">
                                  <w:pPr>
                                    <w:rPr>
                                      <w:b/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b/>
                                      <w:lang w:val="x-none"/>
                                    </w:rPr>
                                    <w:t xml:space="preserve">SL </w:t>
                                  </w:r>
                                  <w:r w:rsidRPr="00C07E9E">
                                    <w:rPr>
                                      <w:b/>
                                      <w:lang w:val="x-none"/>
                                    </w:rPr>
                                    <w:t>PRS bandwidth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609EEE" w14:textId="77777777" w:rsidR="00C07E9E" w:rsidRPr="00C07E9E" w:rsidRDefault="00C07E9E" w:rsidP="00C07E9E">
                                  <w:pPr>
                                    <w:rPr>
                                      <w:b/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b/>
                                      <w:lang w:val="x-none"/>
                                    </w:rPr>
                                    <w:t>N</w:t>
                                  </w:r>
                                  <w:r w:rsidRPr="00C07E9E">
                                    <w:rPr>
                                      <w:rFonts w:hint="eastAsia"/>
                                      <w:b/>
                                      <w:vertAlign w:val="subscript"/>
                                      <w:lang w:val="x-none"/>
                                    </w:rPr>
                                    <w:t>sample</w:t>
                                  </w:r>
                                </w:p>
                              </w:tc>
                            </w:tr>
                            <w:tr w:rsidR="00C07E9E" w:rsidRPr="00C07E9E" w14:paraId="6DBF47EC" w14:textId="77777777" w:rsidTr="00E55B6A">
                              <w:trPr>
                                <w:trHeight w:val="230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37A729" w14:textId="77777777" w:rsidR="00C07E9E" w:rsidRPr="00C07E9E" w:rsidRDefault="00C07E9E" w:rsidP="00C07E9E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B14956D" w14:textId="77777777" w:rsidR="00C07E9E" w:rsidRPr="00C07E9E" w:rsidRDefault="00C07E9E" w:rsidP="00C07E9E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FB56603" w14:textId="77777777" w:rsidR="00C07E9E" w:rsidRPr="00C07E9E" w:rsidRDefault="00C07E9E" w:rsidP="00C07E9E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D17851E" w14:textId="77777777" w:rsidR="00C07E9E" w:rsidRPr="00C07E9E" w:rsidRDefault="00C07E9E" w:rsidP="00C07E9E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5A8579" w14:textId="77777777" w:rsidR="00C07E9E" w:rsidRPr="00C07E9E" w:rsidRDefault="00C07E9E" w:rsidP="00C07E9E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C07E9E" w:rsidRPr="00C07E9E" w14:paraId="0E42355F" w14:textId="77777777" w:rsidTr="0052515F">
                              <w:trPr>
                                <w:trHeight w:val="216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372830" w14:textId="77777777" w:rsidR="00C07E9E" w:rsidRPr="00C07E9E" w:rsidRDefault="00C07E9E" w:rsidP="0052515F">
                                  <w:pPr>
                                    <w:spacing w:after="0"/>
                                    <w:rPr>
                                      <w:b/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b/>
                                      <w:lang w:val="x-none"/>
                                    </w:rPr>
                                    <w:t>Tc</w:t>
                                  </w:r>
                                  <w:r w:rsidRPr="00C07E9E">
                                    <w:rPr>
                                      <w:b/>
                                      <w:vertAlign w:val="superscript"/>
                                      <w:lang w:val="x-none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2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50D923B" w14:textId="77777777" w:rsidR="00C07E9E" w:rsidRPr="00C07E9E" w:rsidRDefault="00C07E9E" w:rsidP="0052515F">
                                  <w:pPr>
                                    <w:spacing w:after="0"/>
                                    <w:rPr>
                                      <w:b/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b/>
                                      <w:lang w:val="x-none"/>
                                    </w:rPr>
                                    <w:t>dB</w:t>
                                  </w:r>
                                </w:p>
                              </w:tc>
                              <w:tc>
                                <w:tcPr>
                                  <w:tcW w:w="12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4AF9E46" w14:textId="77777777" w:rsidR="00C07E9E" w:rsidRPr="00C07E9E" w:rsidRDefault="00C07E9E" w:rsidP="0052515F">
                                  <w:pPr>
                                    <w:spacing w:after="0"/>
                                    <w:rPr>
                                      <w:b/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b/>
                                      <w:lang w:val="x-none"/>
                                    </w:rPr>
                                    <w:t>kHz</w:t>
                                  </w:r>
                                </w:p>
                              </w:tc>
                              <w:tc>
                                <w:tcPr>
                                  <w:tcW w:w="18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57D027" w14:textId="77777777" w:rsidR="00C07E9E" w:rsidRPr="00C07E9E" w:rsidRDefault="00C07E9E" w:rsidP="0052515F">
                                  <w:pPr>
                                    <w:spacing w:after="0"/>
                                    <w:rPr>
                                      <w:b/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b/>
                                      <w:lang w:val="x-none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D9313A" w14:textId="77777777" w:rsidR="00C07E9E" w:rsidRPr="00C07E9E" w:rsidRDefault="00C07E9E" w:rsidP="0052515F">
                                  <w:pPr>
                                    <w:spacing w:after="0"/>
                                    <w:rPr>
                                      <w:b/>
                                      <w:lang w:val="x-none"/>
                                    </w:rPr>
                                  </w:pPr>
                                </w:p>
                              </w:tc>
                            </w:tr>
                            <w:tr w:rsidR="00C07E9E" w:rsidRPr="00C07E9E" w14:paraId="592C3C92" w14:textId="77777777" w:rsidTr="00E55B6A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D0632F0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lang w:val="x-none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220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1DCE839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lang w:val="x-none"/>
                                    </w:rPr>
                                    <w:t>F</w:t>
                                  </w: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 xml:space="preserve">or RSTD: </w:t>
                                  </w:r>
                                </w:p>
                                <w:p w14:paraId="62C58DAC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(</w:t>
                                  </w:r>
                                  <w:r w:rsidRPr="00C07E9E">
                                    <w:rPr>
                                      <w:lang w:val="x-none"/>
                                    </w:rPr>
                                    <w:t>Ês/Iot)</w:t>
                                  </w:r>
                                  <w:r w:rsidRPr="00C07E9E">
                                    <w:rPr>
                                      <w:vertAlign w:val="subscript"/>
                                      <w:lang w:val="x-none"/>
                                    </w:rPr>
                                    <w:t xml:space="preserve">ref </w:t>
                                  </w:r>
                                  <w:r w:rsidRPr="00C07E9E">
                                    <w:rPr>
                                      <w:lang w:val="x-none"/>
                                    </w:rPr>
                                    <w:t>≥-</w:t>
                                  </w: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3</w:t>
                                  </w:r>
                                  <w:r w:rsidRPr="00C07E9E">
                                    <w:rPr>
                                      <w:lang w:val="x-none"/>
                                    </w:rPr>
                                    <w:t>dB</w:t>
                                  </w:r>
                                </w:p>
                                <w:p w14:paraId="4FD8FDD0" w14:textId="77777777" w:rsidR="00C07E9E" w:rsidRPr="00C07E9E" w:rsidRDefault="00C07E9E" w:rsidP="0078744A">
                                  <w:pPr>
                                    <w:spacing w:after="0"/>
                                  </w:pPr>
                                  <w:r w:rsidRPr="00C07E9E">
                                    <w:t xml:space="preserve"> (Ês/</w:t>
                                  </w:r>
                                  <w:proofErr w:type="gramStart"/>
                                  <w:r w:rsidRPr="00C07E9E">
                                    <w:t>Iot)</w:t>
                                  </w:r>
                                  <w:r w:rsidRPr="00C07E9E">
                                    <w:rPr>
                                      <w:i/>
                                      <w:vertAlign w:val="subscript"/>
                                    </w:rPr>
                                    <w:t>i</w:t>
                                  </w:r>
                                  <w:proofErr w:type="gramEnd"/>
                                  <w:r w:rsidRPr="00C07E9E">
                                    <w:t xml:space="preserve"> ≥-</w:t>
                                  </w:r>
                                  <w:r w:rsidRPr="00C07E9E">
                                    <w:rPr>
                                      <w:rFonts w:hint="eastAsia"/>
                                    </w:rPr>
                                    <w:t>6</w:t>
                                  </w:r>
                                  <w:r w:rsidRPr="00C07E9E">
                                    <w:t>dB</w:t>
                                  </w:r>
                                </w:p>
                                <w:p w14:paraId="528DF7D7" w14:textId="77777777" w:rsidR="00C07E9E" w:rsidRPr="00C07E9E" w:rsidRDefault="00C07E9E" w:rsidP="0078744A">
                                  <w:pPr>
                                    <w:spacing w:after="0"/>
                                  </w:pPr>
                                  <w:r w:rsidRPr="00C07E9E">
                                    <w:t>F</w:t>
                                  </w:r>
                                  <w:r w:rsidRPr="00C07E9E">
                                    <w:rPr>
                                      <w:rFonts w:hint="eastAsia"/>
                                    </w:rPr>
                                    <w:t xml:space="preserve">or other measurements: </w:t>
                                  </w:r>
                                </w:p>
                                <w:p w14:paraId="2B69E6CC" w14:textId="77777777" w:rsidR="00C07E9E" w:rsidRPr="00C07E9E" w:rsidRDefault="00C07E9E" w:rsidP="0078744A">
                                  <w:pPr>
                                    <w:spacing w:after="0"/>
                                  </w:pPr>
                                  <w:r w:rsidRPr="00C07E9E">
                                    <w:t>(Ês/</w:t>
                                  </w:r>
                                  <w:proofErr w:type="gramStart"/>
                                  <w:r w:rsidRPr="00C07E9E">
                                    <w:t>Iot)</w:t>
                                  </w:r>
                                  <w:r w:rsidRPr="00C07E9E">
                                    <w:rPr>
                                      <w:i/>
                                      <w:vertAlign w:val="subscript"/>
                                    </w:rPr>
                                    <w:t>i</w:t>
                                  </w:r>
                                  <w:proofErr w:type="gramEnd"/>
                                  <w:r w:rsidRPr="00C07E9E">
                                    <w:t xml:space="preserve"> ≥-</w:t>
                                  </w:r>
                                  <w:r w:rsidRPr="00C07E9E">
                                    <w:rPr>
                                      <w:rFonts w:hint="eastAsia"/>
                                    </w:rPr>
                                    <w:t>6</w:t>
                                  </w:r>
                                  <w:r w:rsidRPr="00C07E9E">
                                    <w:t>dB</w:t>
                                  </w:r>
                                </w:p>
                              </w:tc>
                              <w:tc>
                                <w:tcPr>
                                  <w:tcW w:w="128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8C7E4F9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sv-SE"/>
                                    </w:rPr>
                                  </w:pPr>
                                  <w:r w:rsidRPr="00C07E9E">
                                    <w:rPr>
                                      <w:lang w:val="sv-SE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8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7A7D529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lang w:val="x-none"/>
                                    </w:rPr>
                                    <w:t xml:space="preserve">≤ </w:t>
                                  </w: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A96249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07E9E" w:rsidRPr="00C07E9E" w14:paraId="1A750337" w14:textId="77777777" w:rsidTr="00E55B6A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1C93C5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5DA12B" w14:textId="77777777" w:rsidR="00C07E9E" w:rsidRPr="00C07E9E" w:rsidRDefault="00C07E9E" w:rsidP="0078744A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1287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2FCB5BA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sv-S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3D488DE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lang w:val="x-none"/>
                                    </w:rPr>
                                    <w:t xml:space="preserve">&gt; </w:t>
                                  </w: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B93A6DB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07E9E" w:rsidRPr="00C07E9E" w14:paraId="20918725" w14:textId="77777777" w:rsidTr="00E55B6A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091EF0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lang w:val="x-none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220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F49B60" w14:textId="77777777" w:rsidR="00C07E9E" w:rsidRPr="00C07E9E" w:rsidRDefault="00C07E9E" w:rsidP="0078744A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1287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0F9A8F0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sv-S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lang w:val="sv-SE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8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D2CACB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lang w:val="x-none"/>
                                    </w:rPr>
                                    <w:t xml:space="preserve">≤ </w:t>
                                  </w: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5BA8BC9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07E9E" w:rsidRPr="00C07E9E" w14:paraId="353F9C3D" w14:textId="77777777" w:rsidTr="00E55B6A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FA6A37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C9764D" w14:textId="77777777" w:rsidR="00C07E9E" w:rsidRPr="00C07E9E" w:rsidRDefault="00C07E9E" w:rsidP="0078744A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1287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9CC5C43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sv-S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FC4C96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lang w:val="x-none"/>
                                    </w:rPr>
                                    <w:t xml:space="preserve">&gt; </w:t>
                                  </w: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12CC97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07E9E" w:rsidRPr="00C07E9E" w14:paraId="3FF2EB0F" w14:textId="77777777" w:rsidTr="00E55B6A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59B2C4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lang w:val="x-none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220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2BE48A" w14:textId="77777777" w:rsidR="00C07E9E" w:rsidRPr="00C07E9E" w:rsidRDefault="00C07E9E" w:rsidP="0078744A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1287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EB6C16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sv-S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lang w:val="sv-SE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8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89E3552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lang w:val="x-none"/>
                                    </w:rPr>
                                    <w:t xml:space="preserve">≤ </w:t>
                                  </w: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7086DE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07E9E" w:rsidRPr="00C07E9E" w14:paraId="32B4AF58" w14:textId="77777777" w:rsidTr="00E55B6A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307451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EB276A" w14:textId="77777777" w:rsidR="00C07E9E" w:rsidRPr="00C07E9E" w:rsidRDefault="00C07E9E" w:rsidP="0078744A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1287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53B4C5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sv-S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4ACA4D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lang w:val="x-none"/>
                                    </w:rPr>
                                    <w:t xml:space="preserve">&gt; </w:t>
                                  </w: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C3FB2A0" w14:textId="77777777" w:rsidR="00C07E9E" w:rsidRPr="00C07E9E" w:rsidRDefault="00C07E9E" w:rsidP="0078744A">
                                  <w:pPr>
                                    <w:spacing w:after="0"/>
                                    <w:rPr>
                                      <w:lang w:val="x-none"/>
                                    </w:rPr>
                                  </w:pPr>
                                  <w:r w:rsidRPr="00C07E9E">
                                    <w:rPr>
                                      <w:rFonts w:hint="eastAsia"/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58B78953" w14:textId="77777777" w:rsidR="00C07E9E" w:rsidRPr="00C07E9E" w:rsidRDefault="00C07E9E" w:rsidP="00B05749">
                            <w:pPr>
                              <w:numPr>
                                <w:ilvl w:val="1"/>
                                <w:numId w:val="9"/>
                              </w:numPr>
                              <w:spacing w:before="120" w:after="120"/>
                              <w:ind w:left="1728"/>
                            </w:pPr>
                            <w:r w:rsidRPr="00C07E9E">
                              <w:t>The accuracy requirements can be defined based on the simulation results and a small implementation margin (clock drift).</w:t>
                            </w:r>
                            <w:r w:rsidRPr="00C07E9E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141C2480" w14:textId="77777777" w:rsidR="00C07E9E" w:rsidRPr="00C07E9E" w:rsidRDefault="00C07E9E" w:rsidP="0093068E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 xml:space="preserve">Option </w:t>
                            </w:r>
                            <w:r w:rsidRPr="00C07E9E">
                              <w:rPr>
                                <w:rFonts w:hint="eastAsia"/>
                              </w:rPr>
                              <w:t>2</w:t>
                            </w:r>
                            <w:r w:rsidRPr="00C07E9E">
                              <w:t xml:space="preserve">: </w:t>
                            </w:r>
                            <w:r w:rsidRPr="00C07E9E">
                              <w:rPr>
                                <w:rFonts w:hint="eastAsia"/>
                              </w:rPr>
                              <w:t>(OPPO)</w:t>
                            </w:r>
                          </w:p>
                          <w:p w14:paraId="1D608EED" w14:textId="0B5D4ADD" w:rsidR="00C07E9E" w:rsidRPr="00C07E9E" w:rsidRDefault="00C07E9E" w:rsidP="0093068E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 xml:space="preserve">Define one set of accuracy requirements depending on configuration of {SCS, Bandwidth, min SL resource repetition}, where SL PRS resource repetition is defined as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bCs/>
                                    </w:rPr>
                                    <m:t>SL-PRS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/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bCs/>
                                    </w:rPr>
                                    <m:t>comb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bCs/>
                                    </w:rPr>
                                    <m:t>SL-PRS</m:t>
                                  </m:r>
                                </m:sup>
                              </m:sSubSup>
                            </m:oMath>
                            <w:r w:rsidRPr="00C07E9E">
                              <w:t xml:space="preserve"> .</w:t>
                            </w:r>
                            <w:r w:rsidRPr="00C07E9E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1C57E0C2" w14:textId="77777777" w:rsidR="00C07E9E" w:rsidRPr="00C07E9E" w:rsidRDefault="00C07E9E" w:rsidP="0093068E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 xml:space="preserve">Option </w:t>
                            </w:r>
                            <w:r w:rsidRPr="00C07E9E">
                              <w:rPr>
                                <w:rFonts w:hint="eastAsia"/>
                              </w:rPr>
                              <w:t>3</w:t>
                            </w:r>
                            <w:r w:rsidRPr="00C07E9E">
                              <w:t xml:space="preserve">: </w:t>
                            </w:r>
                            <w:r w:rsidRPr="00C07E9E">
                              <w:rPr>
                                <w:rFonts w:hint="eastAsia"/>
                              </w:rPr>
                              <w:t>(vivo, Qualcomm)</w:t>
                            </w:r>
                          </w:p>
                          <w:p w14:paraId="725630F7" w14:textId="77777777" w:rsidR="00C07E9E" w:rsidRPr="00C07E9E" w:rsidRDefault="00C07E9E" w:rsidP="0093068E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 xml:space="preserve">RAN4 to define accuracy requirement for SL RSTD and SL Rx-Tx by considering the framework of ±(X+Y+Z) Tc and </w:t>
                            </w:r>
                            <w:r w:rsidRPr="00C07E9E">
                              <w:rPr>
                                <w:b/>
                                <w:i/>
                              </w:rPr>
                              <w:t>±(X+</w:t>
                            </w:r>
                            <w:r w:rsidRPr="00C07E9E">
                              <w:rPr>
                                <w:b/>
                                <w:bCs/>
                                <w:i/>
                              </w:rPr>
                              <w:sym w:font="Symbol" w:char="F064"/>
                            </w:r>
                            <w:r w:rsidRPr="00C07E9E">
                              <w:rPr>
                                <w:b/>
                                <w:i/>
                              </w:rPr>
                              <w:t>)</w:t>
                            </w:r>
                            <w:r w:rsidRPr="00C07E9E">
                              <w:t xml:space="preserve"> Tc, respectively.</w:t>
                            </w:r>
                            <w:r w:rsidRPr="00C07E9E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6FA1604D" w14:textId="77777777" w:rsidR="00C07E9E" w:rsidRPr="00C07E9E" w:rsidRDefault="00C07E9E" w:rsidP="0093068E">
                            <w:pPr>
                              <w:numPr>
                                <w:ilvl w:val="2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>X is the simulated measurement accuracy for a given propagation condition and number of measurement samples,</w:t>
                            </w:r>
                          </w:p>
                          <w:p w14:paraId="1CF84B75" w14:textId="77777777" w:rsidR="00C07E9E" w:rsidRPr="00C07E9E" w:rsidRDefault="00C07E9E" w:rsidP="0093068E">
                            <w:pPr>
                              <w:numPr>
                                <w:ilvl w:val="2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>Y is the frequency/clock drift margin,</w:t>
                            </w:r>
                          </w:p>
                          <w:p w14:paraId="7C73871D" w14:textId="77777777" w:rsidR="00C07E9E" w:rsidRPr="00C07E9E" w:rsidRDefault="00C07E9E" w:rsidP="0093068E">
                            <w:pPr>
                              <w:numPr>
                                <w:ilvl w:val="2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>Z</w:t>
                            </w:r>
                            <w:r w:rsidRPr="00C07E9E">
                              <w:rPr>
                                <w:rFonts w:hint="eastAsia"/>
                              </w:rPr>
                              <w:t xml:space="preserve"> and </w:t>
                            </w:r>
                            <w:r w:rsidRPr="00C07E9E">
                              <w:rPr>
                                <w:b/>
                                <w:bCs/>
                                <w:i/>
                              </w:rPr>
                              <w:sym w:font="Symbol" w:char="F064"/>
                            </w:r>
                            <w:r w:rsidRPr="00C07E9E">
                              <w:rPr>
                                <w:rFonts w:hint="eastAsia"/>
                              </w:rPr>
                              <w:t xml:space="preserve"> are</w:t>
                            </w:r>
                            <w:r w:rsidRPr="00C07E9E">
                              <w:t xml:space="preserve"> the RF calibration margin</w:t>
                            </w:r>
                            <w:r w:rsidRPr="00C07E9E">
                              <w:rPr>
                                <w:rFonts w:hint="eastAsia"/>
                              </w:rPr>
                              <w:t>s</w:t>
                            </w:r>
                            <w:r w:rsidRPr="00C07E9E">
                              <w:t>.</w:t>
                            </w:r>
                          </w:p>
                          <w:p w14:paraId="77136BE7" w14:textId="77777777" w:rsidR="00C07E9E" w:rsidRPr="00C07E9E" w:rsidRDefault="00C07E9E" w:rsidP="0093068E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 xml:space="preserve">Option </w:t>
                            </w:r>
                            <w:r w:rsidRPr="00C07E9E">
                              <w:rPr>
                                <w:rFonts w:hint="eastAsia"/>
                              </w:rPr>
                              <w:t>4</w:t>
                            </w:r>
                            <w:r w:rsidRPr="00C07E9E">
                              <w:t xml:space="preserve">: </w:t>
                            </w:r>
                            <w:r w:rsidRPr="00C07E9E">
                              <w:rPr>
                                <w:rFonts w:hint="eastAsia"/>
                              </w:rPr>
                              <w:t>(vivo)</w:t>
                            </w:r>
                          </w:p>
                          <w:p w14:paraId="3F1F6D3C" w14:textId="77777777" w:rsidR="00C07E9E" w:rsidRPr="00C07E9E" w:rsidRDefault="00C07E9E" w:rsidP="0093068E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 xml:space="preserve">Define measurement accuracy requirements based on the following RB number </w:t>
                            </w:r>
                            <w:proofErr w:type="gramStart"/>
                            <w:r w:rsidRPr="00C07E9E">
                              <w:t>configuration</w:t>
                            </w:r>
                            <w:proofErr w:type="gramEnd"/>
                          </w:p>
                          <w:p w14:paraId="33AE7B6D" w14:textId="77777777" w:rsidR="00C07E9E" w:rsidRPr="00C07E9E" w:rsidRDefault="00C07E9E" w:rsidP="0093068E">
                            <w:pPr>
                              <w:numPr>
                                <w:ilvl w:val="2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rPr>
                                <w:rFonts w:hint="eastAsia"/>
                              </w:rPr>
                              <w:t>1</w:t>
                            </w:r>
                            <w:r w:rsidRPr="00C07E9E">
                              <w:t>5kHz SCS: 48, 96</w:t>
                            </w:r>
                          </w:p>
                          <w:p w14:paraId="47C1DC43" w14:textId="77777777" w:rsidR="00C07E9E" w:rsidRPr="00C07E9E" w:rsidRDefault="00C07E9E" w:rsidP="0093068E">
                            <w:pPr>
                              <w:numPr>
                                <w:ilvl w:val="2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rPr>
                                <w:rFonts w:hint="eastAsia"/>
                              </w:rPr>
                              <w:t>3</w:t>
                            </w:r>
                            <w:r w:rsidRPr="00C07E9E">
                              <w:t>0kHz SCS: 24, 48,</w:t>
                            </w:r>
                          </w:p>
                          <w:p w14:paraId="732BE41B" w14:textId="77777777" w:rsidR="00C07E9E" w:rsidRPr="00C07E9E" w:rsidRDefault="00C07E9E" w:rsidP="0093068E">
                            <w:pPr>
                              <w:numPr>
                                <w:ilvl w:val="2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rPr>
                                <w:rFonts w:hint="eastAsia"/>
                              </w:rPr>
                              <w:t>6</w:t>
                            </w:r>
                            <w:r w:rsidRPr="00C07E9E">
                              <w:t>0kHz SCS: 24</w:t>
                            </w:r>
                            <w:r w:rsidRPr="00C07E9E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75DAE3FB" w14:textId="77777777" w:rsidR="00C07E9E" w:rsidRPr="00C07E9E" w:rsidRDefault="00C07E9E" w:rsidP="0093068E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>RAN4 to use lower number of samples for 48 PRBs SL-PRS BW, and at least 3 samples can be considered.</w:t>
                            </w:r>
                            <w:r w:rsidRPr="00C07E9E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6968FDE8" w14:textId="77777777" w:rsidR="00C07E9E" w:rsidRPr="00C07E9E" w:rsidRDefault="00C07E9E" w:rsidP="0093068E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 xml:space="preserve">Option </w:t>
                            </w:r>
                            <w:r w:rsidRPr="00C07E9E">
                              <w:rPr>
                                <w:rFonts w:hint="eastAsia"/>
                              </w:rPr>
                              <w:t>5</w:t>
                            </w:r>
                            <w:r w:rsidRPr="00C07E9E">
                              <w:t xml:space="preserve">: </w:t>
                            </w:r>
                            <w:r w:rsidRPr="00C07E9E">
                              <w:rPr>
                                <w:rFonts w:hint="eastAsia"/>
                              </w:rPr>
                              <w:t>(Ericsson)</w:t>
                            </w:r>
                          </w:p>
                          <w:p w14:paraId="7BE19282" w14:textId="77777777" w:rsidR="00C07E9E" w:rsidRPr="00C07E9E" w:rsidRDefault="00C07E9E" w:rsidP="0093068E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 xml:space="preserve">Two sets of accuracy requirements are to be defined for: </w:t>
                            </w:r>
                          </w:p>
                          <w:p w14:paraId="17BE6E47" w14:textId="77777777" w:rsidR="00C07E9E" w:rsidRPr="00C07E9E" w:rsidRDefault="00C07E9E" w:rsidP="0093068E">
                            <w:pPr>
                              <w:numPr>
                                <w:ilvl w:val="2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>1 sample, and</w:t>
                            </w:r>
                          </w:p>
                          <w:p w14:paraId="102E4865" w14:textId="220636AF" w:rsidR="00C07E9E" w:rsidRPr="00C07E9E" w:rsidRDefault="00C07E9E" w:rsidP="00751ABF">
                            <w:pPr>
                              <w:numPr>
                                <w:ilvl w:val="2"/>
                                <w:numId w:val="9"/>
                              </w:numPr>
                            </w:pPr>
                            <w:r w:rsidRPr="00C07E9E">
                              <w:t>4 samples</w:t>
                            </w:r>
                          </w:p>
                          <w:p w14:paraId="45EA850E" w14:textId="14430B5F" w:rsidR="00706346" w:rsidRDefault="00751ABF" w:rsidP="00706346">
                            <w:r>
                              <w:t>(continued)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173B6E0" id="_x0000_t202" coordsize="21600,21600" o:spt="202" path="m,l,21600r21600,l21600,xe">
                <v:stroke joinstyle="miter"/>
                <v:path gradientshapeok="t" o:connecttype="rect"/>
              </v:shapetype>
              <v:shape id="Text Box 756741774" o:spid="_x0000_s1027" type="#_x0000_t202" style="width:478.6pt;height:64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">
                <v:textbox>
                  <w:txbxContent>
                    <w:p w14:paraId="4842CE20" w14:textId="469EEA79" w:rsidR="00706346" w:rsidRPr="00CD42E2" w:rsidRDefault="00FC54AF" w:rsidP="00CD42E2">
                      <w:pPr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</w:pPr>
                      <w:r w:rsidRPr="00CD42E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 xml:space="preserve">Issue </w:t>
                      </w:r>
                      <w:r w:rsidRPr="00CD42E2">
                        <w:rPr>
                          <w:rFonts w:ascii="Arial" w:eastAsiaTheme="minorEastAsia" w:hAnsi="Arial" w:cs="Arial"/>
                          <w:b/>
                          <w:bCs/>
                          <w:u w:val="single"/>
                        </w:rPr>
                        <w:t>3</w:t>
                      </w:r>
                      <w:r w:rsidRPr="00CD42E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-1-</w:t>
                      </w:r>
                      <w:r w:rsidRPr="00CD42E2">
                        <w:rPr>
                          <w:rFonts w:ascii="Arial" w:eastAsiaTheme="minorEastAsia" w:hAnsi="Arial" w:cs="Arial"/>
                          <w:b/>
                          <w:bCs/>
                          <w:u w:val="single"/>
                        </w:rPr>
                        <w:t>4</w:t>
                      </w:r>
                      <w:r w:rsidRPr="00CD42E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 xml:space="preserve">: </w:t>
                      </w:r>
                      <w:r w:rsidRPr="00CD42E2">
                        <w:rPr>
                          <w:rFonts w:ascii="Arial" w:eastAsiaTheme="minorEastAsia" w:hAnsi="Arial" w:cs="Arial"/>
                          <w:b/>
                          <w:bCs/>
                          <w:u w:val="single"/>
                        </w:rPr>
                        <w:t>M</w:t>
                      </w:r>
                      <w:r w:rsidRPr="00CD42E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easurement accuracy requirements</w:t>
                      </w:r>
                    </w:p>
                    <w:p w14:paraId="50383911" w14:textId="122350FD" w:rsidR="00E93F64" w:rsidRPr="00E93F64" w:rsidRDefault="00E93F64" w:rsidP="00706346">
                      <w:pPr>
                        <w:spacing w:after="120"/>
                      </w:pPr>
                      <w:r w:rsidRPr="00E93F64">
                        <w:t>Proposals</w:t>
                      </w:r>
                    </w:p>
                    <w:p w14:paraId="01CE1660" w14:textId="77777777" w:rsidR="00E93F64" w:rsidRDefault="00C07E9E" w:rsidP="00E93F64">
                      <w:pPr>
                        <w:numPr>
                          <w:ilvl w:val="0"/>
                          <w:numId w:val="9"/>
                        </w:numPr>
                      </w:pPr>
                      <w:r w:rsidRPr="00C07E9E">
                        <w:t xml:space="preserve">Option 1: </w:t>
                      </w:r>
                      <w:r w:rsidRPr="00C07E9E">
                        <w:rPr>
                          <w:rFonts w:hint="eastAsia"/>
                        </w:rPr>
                        <w:t>(CATT)</w:t>
                      </w:r>
                    </w:p>
                    <w:p w14:paraId="615CBD96" w14:textId="6DD79077" w:rsidR="00C07E9E" w:rsidRPr="00C07E9E" w:rsidRDefault="00C07E9E" w:rsidP="00E93F64">
                      <w:pPr>
                        <w:numPr>
                          <w:ilvl w:val="1"/>
                          <w:numId w:val="9"/>
                        </w:numPr>
                      </w:pPr>
                      <w:r w:rsidRPr="00C07E9E">
                        <w:rPr>
                          <w:rFonts w:hint="eastAsia"/>
                        </w:rPr>
                        <w:t xml:space="preserve">Take table 1 as the structure for SL PRS based measurement accuracy requirements. </w:t>
                      </w:r>
                    </w:p>
                    <w:p w14:paraId="3DE21AC7" w14:textId="77777777" w:rsidR="00C07E9E" w:rsidRPr="00C07E9E" w:rsidRDefault="00C07E9E" w:rsidP="00DD2B56">
                      <w:pPr>
                        <w:ind w:left="1004"/>
                        <w:jc w:val="center"/>
                        <w:rPr>
                          <w:b/>
                          <w:lang w:val="en-US"/>
                        </w:rPr>
                      </w:pPr>
                      <w:r w:rsidRPr="00C07E9E">
                        <w:rPr>
                          <w:b/>
                          <w:lang w:val="en-US"/>
                        </w:rPr>
                        <w:t xml:space="preserve">Table 1: </w:t>
                      </w:r>
                      <w:r w:rsidRPr="00C07E9E">
                        <w:rPr>
                          <w:rFonts w:hint="eastAsia"/>
                          <w:b/>
                          <w:lang w:val="en-US"/>
                        </w:rPr>
                        <w:t xml:space="preserve">SL </w:t>
                      </w:r>
                      <w:r w:rsidRPr="00C07E9E">
                        <w:rPr>
                          <w:b/>
                          <w:lang w:val="en-US"/>
                        </w:rPr>
                        <w:t>RSTD</w:t>
                      </w:r>
                      <w:r w:rsidRPr="00C07E9E">
                        <w:rPr>
                          <w:rFonts w:hint="eastAsia"/>
                          <w:b/>
                          <w:lang w:val="en-US"/>
                        </w:rPr>
                        <w:t>/RSRP/RSRPP/UE Rx-Tx</w:t>
                      </w:r>
                      <w:r w:rsidRPr="00C07E9E">
                        <w:rPr>
                          <w:b/>
                          <w:lang w:val="en-US"/>
                        </w:rPr>
                        <w:t xml:space="preserve"> accuracy in FR1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71"/>
                        <w:gridCol w:w="2205"/>
                        <w:gridCol w:w="1287"/>
                        <w:gridCol w:w="1816"/>
                        <w:gridCol w:w="760"/>
                      </w:tblGrid>
                      <w:tr w:rsidR="00C07E9E" w:rsidRPr="00C07E9E" w14:paraId="20BDD240" w14:textId="77777777" w:rsidTr="00E55B6A">
                        <w:trPr>
                          <w:trHeight w:val="230"/>
                          <w:jc w:val="center"/>
                        </w:trPr>
                        <w:tc>
                          <w:tcPr>
                            <w:tcW w:w="127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62A24BA" w14:textId="77777777" w:rsidR="00C07E9E" w:rsidRPr="00C07E9E" w:rsidRDefault="00C07E9E" w:rsidP="00C07E9E">
                            <w:pPr>
                              <w:rPr>
                                <w:b/>
                              </w:rPr>
                            </w:pPr>
                            <w:r w:rsidRPr="00C07E9E">
                              <w:rPr>
                                <w:rFonts w:hint="eastAsia"/>
                                <w:b/>
                              </w:rPr>
                              <w:t>Accuracy</w:t>
                            </w:r>
                          </w:p>
                        </w:tc>
                        <w:tc>
                          <w:tcPr>
                            <w:tcW w:w="220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9CFC4A5" w14:textId="77777777" w:rsidR="00C07E9E" w:rsidRPr="00C07E9E" w:rsidRDefault="00C07E9E" w:rsidP="00C07E9E">
                            <w:pPr>
                              <w:rPr>
                                <w:b/>
                                <w:lang w:val="x-none"/>
                              </w:rPr>
                            </w:pPr>
                            <w:r w:rsidRPr="00C07E9E">
                              <w:rPr>
                                <w:rFonts w:hint="eastAsia"/>
                                <w:b/>
                                <w:lang w:val="x-none"/>
                              </w:rPr>
                              <w:t xml:space="preserve">SL </w:t>
                            </w:r>
                            <w:r w:rsidRPr="00C07E9E">
                              <w:rPr>
                                <w:b/>
                                <w:lang w:val="x-none"/>
                              </w:rPr>
                              <w:t>PRS Ês/Iot</w:t>
                            </w:r>
                          </w:p>
                        </w:tc>
                        <w:tc>
                          <w:tcPr>
                            <w:tcW w:w="128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B7B5F2" w14:textId="77777777" w:rsidR="00C07E9E" w:rsidRPr="00C07E9E" w:rsidRDefault="00C07E9E" w:rsidP="00C07E9E">
                            <w:pPr>
                              <w:rPr>
                                <w:b/>
                                <w:lang w:val="x-none"/>
                              </w:rPr>
                            </w:pPr>
                            <w:r w:rsidRPr="00C07E9E">
                              <w:rPr>
                                <w:rFonts w:hint="eastAsia"/>
                                <w:b/>
                                <w:lang w:val="x-none"/>
                              </w:rPr>
                              <w:t xml:space="preserve">SL </w:t>
                            </w:r>
                            <w:r w:rsidRPr="00C07E9E">
                              <w:rPr>
                                <w:b/>
                                <w:lang w:val="x-none"/>
                              </w:rPr>
                              <w:t>PRS SCS</w:t>
                            </w:r>
                          </w:p>
                        </w:tc>
                        <w:tc>
                          <w:tcPr>
                            <w:tcW w:w="181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CCBF41C" w14:textId="77777777" w:rsidR="00C07E9E" w:rsidRPr="00C07E9E" w:rsidRDefault="00C07E9E" w:rsidP="00C07E9E">
                            <w:pPr>
                              <w:rPr>
                                <w:b/>
                                <w:lang w:val="x-none"/>
                              </w:rPr>
                            </w:pPr>
                            <w:r w:rsidRPr="00C07E9E">
                              <w:rPr>
                                <w:rFonts w:hint="eastAsia"/>
                                <w:b/>
                                <w:lang w:val="x-none"/>
                              </w:rPr>
                              <w:t xml:space="preserve">SL </w:t>
                            </w:r>
                            <w:r w:rsidRPr="00C07E9E">
                              <w:rPr>
                                <w:b/>
                                <w:lang w:val="x-none"/>
                              </w:rPr>
                              <w:t>PRS bandwidth</w:t>
                            </w:r>
                          </w:p>
                        </w:tc>
                        <w:tc>
                          <w:tcPr>
                            <w:tcW w:w="7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609EEE" w14:textId="77777777" w:rsidR="00C07E9E" w:rsidRPr="00C07E9E" w:rsidRDefault="00C07E9E" w:rsidP="00C07E9E">
                            <w:pPr>
                              <w:rPr>
                                <w:b/>
                                <w:lang w:val="x-none"/>
                              </w:rPr>
                            </w:pPr>
                            <w:r w:rsidRPr="00C07E9E">
                              <w:rPr>
                                <w:rFonts w:hint="eastAsia"/>
                                <w:b/>
                                <w:lang w:val="x-none"/>
                              </w:rPr>
                              <w:t>N</w:t>
                            </w:r>
                            <w:r w:rsidRPr="00C07E9E">
                              <w:rPr>
                                <w:rFonts w:hint="eastAsia"/>
                                <w:b/>
                                <w:vertAlign w:val="subscript"/>
                                <w:lang w:val="x-none"/>
                              </w:rPr>
                              <w:t>sample</w:t>
                            </w:r>
                          </w:p>
                        </w:tc>
                      </w:tr>
                      <w:tr w:rsidR="00C07E9E" w:rsidRPr="00C07E9E" w14:paraId="6DBF47EC" w14:textId="77777777" w:rsidTr="00E55B6A">
                        <w:trPr>
                          <w:trHeight w:val="230"/>
                          <w:jc w:val="center"/>
                        </w:trPr>
                        <w:tc>
                          <w:tcPr>
                            <w:tcW w:w="127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D37A729" w14:textId="77777777" w:rsidR="00C07E9E" w:rsidRPr="00C07E9E" w:rsidRDefault="00C07E9E" w:rsidP="00C07E9E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20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B14956D" w14:textId="77777777" w:rsidR="00C07E9E" w:rsidRPr="00C07E9E" w:rsidRDefault="00C07E9E" w:rsidP="00C07E9E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8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FB56603" w14:textId="77777777" w:rsidR="00C07E9E" w:rsidRPr="00C07E9E" w:rsidRDefault="00C07E9E" w:rsidP="00C07E9E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1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D17851E" w14:textId="77777777" w:rsidR="00C07E9E" w:rsidRPr="00C07E9E" w:rsidRDefault="00C07E9E" w:rsidP="00C07E9E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6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5A8579" w14:textId="77777777" w:rsidR="00C07E9E" w:rsidRPr="00C07E9E" w:rsidRDefault="00C07E9E" w:rsidP="00C07E9E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C07E9E" w:rsidRPr="00C07E9E" w14:paraId="0E42355F" w14:textId="77777777" w:rsidTr="0052515F">
                        <w:trPr>
                          <w:trHeight w:val="216"/>
                          <w:jc w:val="center"/>
                        </w:trPr>
                        <w:tc>
                          <w:tcPr>
                            <w:tcW w:w="12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372830" w14:textId="77777777" w:rsidR="00C07E9E" w:rsidRPr="00C07E9E" w:rsidRDefault="00C07E9E" w:rsidP="0052515F">
                            <w:pPr>
                              <w:spacing w:after="0"/>
                              <w:rPr>
                                <w:b/>
                                <w:lang w:val="x-none"/>
                              </w:rPr>
                            </w:pPr>
                            <w:r w:rsidRPr="00C07E9E">
                              <w:rPr>
                                <w:b/>
                                <w:lang w:val="x-none"/>
                              </w:rPr>
                              <w:t>Tc</w:t>
                            </w:r>
                            <w:r w:rsidRPr="00C07E9E">
                              <w:rPr>
                                <w:b/>
                                <w:vertAlign w:val="superscript"/>
                                <w:lang w:val="x-none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2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50D923B" w14:textId="77777777" w:rsidR="00C07E9E" w:rsidRPr="00C07E9E" w:rsidRDefault="00C07E9E" w:rsidP="0052515F">
                            <w:pPr>
                              <w:spacing w:after="0"/>
                              <w:rPr>
                                <w:b/>
                                <w:lang w:val="x-none"/>
                              </w:rPr>
                            </w:pPr>
                            <w:r w:rsidRPr="00C07E9E">
                              <w:rPr>
                                <w:b/>
                                <w:lang w:val="x-none"/>
                              </w:rPr>
                              <w:t>dB</w:t>
                            </w:r>
                          </w:p>
                        </w:tc>
                        <w:tc>
                          <w:tcPr>
                            <w:tcW w:w="12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4AF9E46" w14:textId="77777777" w:rsidR="00C07E9E" w:rsidRPr="00C07E9E" w:rsidRDefault="00C07E9E" w:rsidP="0052515F">
                            <w:pPr>
                              <w:spacing w:after="0"/>
                              <w:rPr>
                                <w:b/>
                                <w:lang w:val="x-none"/>
                              </w:rPr>
                            </w:pPr>
                            <w:r w:rsidRPr="00C07E9E">
                              <w:rPr>
                                <w:b/>
                                <w:lang w:val="x-none"/>
                              </w:rPr>
                              <w:t>kHz</w:t>
                            </w:r>
                          </w:p>
                        </w:tc>
                        <w:tc>
                          <w:tcPr>
                            <w:tcW w:w="18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57D027" w14:textId="77777777" w:rsidR="00C07E9E" w:rsidRPr="00C07E9E" w:rsidRDefault="00C07E9E" w:rsidP="0052515F">
                            <w:pPr>
                              <w:spacing w:after="0"/>
                              <w:rPr>
                                <w:b/>
                                <w:lang w:val="x-none"/>
                              </w:rPr>
                            </w:pPr>
                            <w:r w:rsidRPr="00C07E9E">
                              <w:rPr>
                                <w:b/>
                                <w:lang w:val="x-none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D9313A" w14:textId="77777777" w:rsidR="00C07E9E" w:rsidRPr="00C07E9E" w:rsidRDefault="00C07E9E" w:rsidP="0052515F">
                            <w:pPr>
                              <w:spacing w:after="0"/>
                              <w:rPr>
                                <w:b/>
                                <w:lang w:val="x-none"/>
                              </w:rPr>
                            </w:pPr>
                          </w:p>
                        </w:tc>
                      </w:tr>
                      <w:tr w:rsidR="00C07E9E" w:rsidRPr="00C07E9E" w14:paraId="592C3C92" w14:textId="77777777" w:rsidTr="00E55B6A">
                        <w:trPr>
                          <w:trHeight w:val="207"/>
                          <w:jc w:val="center"/>
                        </w:trPr>
                        <w:tc>
                          <w:tcPr>
                            <w:tcW w:w="127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D0632F0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lang w:val="x-none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220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1DCE839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lang w:val="x-none"/>
                              </w:rPr>
                              <w:t>F</w:t>
                            </w: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 xml:space="preserve">or RSTD: </w:t>
                            </w:r>
                          </w:p>
                          <w:p w14:paraId="62C58DAC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(</w:t>
                            </w:r>
                            <w:r w:rsidRPr="00C07E9E">
                              <w:rPr>
                                <w:lang w:val="x-none"/>
                              </w:rPr>
                              <w:t>Ês/Iot)</w:t>
                            </w:r>
                            <w:r w:rsidRPr="00C07E9E">
                              <w:rPr>
                                <w:vertAlign w:val="subscript"/>
                                <w:lang w:val="x-none"/>
                              </w:rPr>
                              <w:t xml:space="preserve">ref </w:t>
                            </w:r>
                            <w:r w:rsidRPr="00C07E9E">
                              <w:rPr>
                                <w:lang w:val="x-none"/>
                              </w:rPr>
                              <w:t>≥-</w:t>
                            </w: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3</w:t>
                            </w:r>
                            <w:r w:rsidRPr="00C07E9E">
                              <w:rPr>
                                <w:lang w:val="x-none"/>
                              </w:rPr>
                              <w:t>dB</w:t>
                            </w:r>
                          </w:p>
                          <w:p w14:paraId="4FD8FDD0" w14:textId="77777777" w:rsidR="00C07E9E" w:rsidRPr="00C07E9E" w:rsidRDefault="00C07E9E" w:rsidP="0078744A">
                            <w:pPr>
                              <w:spacing w:after="0"/>
                            </w:pPr>
                            <w:r w:rsidRPr="00C07E9E">
                              <w:t xml:space="preserve"> (Ês/</w:t>
                            </w:r>
                            <w:proofErr w:type="gramStart"/>
                            <w:r w:rsidRPr="00C07E9E">
                              <w:t>Iot)</w:t>
                            </w:r>
                            <w:r w:rsidRPr="00C07E9E">
                              <w:rPr>
                                <w:i/>
                                <w:vertAlign w:val="subscript"/>
                              </w:rPr>
                              <w:t>i</w:t>
                            </w:r>
                            <w:proofErr w:type="gramEnd"/>
                            <w:r w:rsidRPr="00C07E9E">
                              <w:t xml:space="preserve"> ≥-</w:t>
                            </w:r>
                            <w:r w:rsidRPr="00C07E9E">
                              <w:rPr>
                                <w:rFonts w:hint="eastAsia"/>
                              </w:rPr>
                              <w:t>6</w:t>
                            </w:r>
                            <w:r w:rsidRPr="00C07E9E">
                              <w:t>dB</w:t>
                            </w:r>
                          </w:p>
                          <w:p w14:paraId="528DF7D7" w14:textId="77777777" w:rsidR="00C07E9E" w:rsidRPr="00C07E9E" w:rsidRDefault="00C07E9E" w:rsidP="0078744A">
                            <w:pPr>
                              <w:spacing w:after="0"/>
                            </w:pPr>
                            <w:r w:rsidRPr="00C07E9E">
                              <w:t>F</w:t>
                            </w:r>
                            <w:r w:rsidRPr="00C07E9E">
                              <w:rPr>
                                <w:rFonts w:hint="eastAsia"/>
                              </w:rPr>
                              <w:t xml:space="preserve">or other measurements: </w:t>
                            </w:r>
                          </w:p>
                          <w:p w14:paraId="2B69E6CC" w14:textId="77777777" w:rsidR="00C07E9E" w:rsidRPr="00C07E9E" w:rsidRDefault="00C07E9E" w:rsidP="0078744A">
                            <w:pPr>
                              <w:spacing w:after="0"/>
                            </w:pPr>
                            <w:r w:rsidRPr="00C07E9E">
                              <w:t>(Ês/</w:t>
                            </w:r>
                            <w:proofErr w:type="gramStart"/>
                            <w:r w:rsidRPr="00C07E9E">
                              <w:t>Iot)</w:t>
                            </w:r>
                            <w:r w:rsidRPr="00C07E9E">
                              <w:rPr>
                                <w:i/>
                                <w:vertAlign w:val="subscript"/>
                              </w:rPr>
                              <w:t>i</w:t>
                            </w:r>
                            <w:proofErr w:type="gramEnd"/>
                            <w:r w:rsidRPr="00C07E9E">
                              <w:t xml:space="preserve"> ≥-</w:t>
                            </w:r>
                            <w:r w:rsidRPr="00C07E9E">
                              <w:rPr>
                                <w:rFonts w:hint="eastAsia"/>
                              </w:rPr>
                              <w:t>6</w:t>
                            </w:r>
                            <w:r w:rsidRPr="00C07E9E">
                              <w:t>dB</w:t>
                            </w:r>
                          </w:p>
                        </w:tc>
                        <w:tc>
                          <w:tcPr>
                            <w:tcW w:w="128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8C7E4F9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sv-SE"/>
                              </w:rPr>
                            </w:pPr>
                            <w:r w:rsidRPr="00C07E9E">
                              <w:rPr>
                                <w:lang w:val="sv-SE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8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7A7D529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lang w:val="x-none"/>
                              </w:rPr>
                              <w:t xml:space="preserve">≤ </w:t>
                            </w: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A96249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4</w:t>
                            </w:r>
                          </w:p>
                        </w:tc>
                      </w:tr>
                      <w:tr w:rsidR="00C07E9E" w:rsidRPr="00C07E9E" w14:paraId="1A750337" w14:textId="77777777" w:rsidTr="00E55B6A">
                        <w:trPr>
                          <w:trHeight w:val="207"/>
                          <w:jc w:val="center"/>
                        </w:trPr>
                        <w:tc>
                          <w:tcPr>
                            <w:tcW w:w="127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1C93C5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220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05DA12B" w14:textId="77777777" w:rsidR="00C07E9E" w:rsidRPr="00C07E9E" w:rsidRDefault="00C07E9E" w:rsidP="0078744A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1287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2FCB5BA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sv-SE"/>
                              </w:rPr>
                            </w:pPr>
                          </w:p>
                        </w:tc>
                        <w:tc>
                          <w:tcPr>
                            <w:tcW w:w="18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3D488DE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lang w:val="x-none"/>
                              </w:rPr>
                              <w:t xml:space="preserve">&gt; </w:t>
                            </w: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B93A6DB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1</w:t>
                            </w:r>
                          </w:p>
                        </w:tc>
                      </w:tr>
                      <w:tr w:rsidR="00C07E9E" w:rsidRPr="00C07E9E" w14:paraId="20918725" w14:textId="77777777" w:rsidTr="00E55B6A">
                        <w:trPr>
                          <w:trHeight w:val="207"/>
                          <w:jc w:val="center"/>
                        </w:trPr>
                        <w:tc>
                          <w:tcPr>
                            <w:tcW w:w="1271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6091EF0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lang w:val="x-none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220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6F49B60" w14:textId="77777777" w:rsidR="00C07E9E" w:rsidRPr="00C07E9E" w:rsidRDefault="00C07E9E" w:rsidP="0078744A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1287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0F9A8F0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sv-SE"/>
                              </w:rPr>
                            </w:pPr>
                            <w:r w:rsidRPr="00C07E9E">
                              <w:rPr>
                                <w:rFonts w:hint="eastAsia"/>
                                <w:lang w:val="sv-SE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8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D2CACB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lang w:val="x-none"/>
                              </w:rPr>
                              <w:t xml:space="preserve">≤ </w:t>
                            </w: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5BA8BC9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4</w:t>
                            </w:r>
                          </w:p>
                        </w:tc>
                      </w:tr>
                      <w:tr w:rsidR="00C07E9E" w:rsidRPr="00C07E9E" w14:paraId="353F9C3D" w14:textId="77777777" w:rsidTr="00E55B6A">
                        <w:trPr>
                          <w:trHeight w:val="207"/>
                          <w:jc w:val="center"/>
                        </w:trPr>
                        <w:tc>
                          <w:tcPr>
                            <w:tcW w:w="127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FA6A37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220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C9764D" w14:textId="77777777" w:rsidR="00C07E9E" w:rsidRPr="00C07E9E" w:rsidRDefault="00C07E9E" w:rsidP="0078744A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1287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9CC5C43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sv-SE"/>
                              </w:rPr>
                            </w:pPr>
                          </w:p>
                        </w:tc>
                        <w:tc>
                          <w:tcPr>
                            <w:tcW w:w="18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FFC4C96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lang w:val="x-none"/>
                              </w:rPr>
                              <w:t xml:space="preserve">&gt; </w:t>
                            </w: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12CC97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1</w:t>
                            </w:r>
                          </w:p>
                        </w:tc>
                      </w:tr>
                      <w:tr w:rsidR="00C07E9E" w:rsidRPr="00C07E9E" w14:paraId="3FF2EB0F" w14:textId="77777777" w:rsidTr="00E55B6A">
                        <w:trPr>
                          <w:trHeight w:val="207"/>
                          <w:jc w:val="center"/>
                        </w:trPr>
                        <w:tc>
                          <w:tcPr>
                            <w:tcW w:w="1271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459B2C4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lang w:val="x-none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220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02BE48A" w14:textId="77777777" w:rsidR="00C07E9E" w:rsidRPr="00C07E9E" w:rsidRDefault="00C07E9E" w:rsidP="0078744A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1287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EB6C16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sv-SE"/>
                              </w:rPr>
                            </w:pPr>
                            <w:r w:rsidRPr="00C07E9E">
                              <w:rPr>
                                <w:rFonts w:hint="eastAsia"/>
                                <w:lang w:val="sv-SE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8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89E3552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lang w:val="x-none"/>
                              </w:rPr>
                              <w:t xml:space="preserve">≤ </w:t>
                            </w: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87086DE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4</w:t>
                            </w:r>
                          </w:p>
                        </w:tc>
                      </w:tr>
                      <w:tr w:rsidR="00C07E9E" w:rsidRPr="00C07E9E" w14:paraId="32B4AF58" w14:textId="77777777" w:rsidTr="00E55B6A">
                        <w:trPr>
                          <w:trHeight w:val="207"/>
                          <w:jc w:val="center"/>
                        </w:trPr>
                        <w:tc>
                          <w:tcPr>
                            <w:tcW w:w="127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307451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220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EB276A" w14:textId="77777777" w:rsidR="00C07E9E" w:rsidRPr="00C07E9E" w:rsidRDefault="00C07E9E" w:rsidP="0078744A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1287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53B4C5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sv-SE"/>
                              </w:rPr>
                            </w:pPr>
                          </w:p>
                        </w:tc>
                        <w:tc>
                          <w:tcPr>
                            <w:tcW w:w="18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4ACA4D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lang w:val="x-none"/>
                              </w:rPr>
                              <w:t xml:space="preserve">&gt; </w:t>
                            </w: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C3FB2A0" w14:textId="77777777" w:rsidR="00C07E9E" w:rsidRPr="00C07E9E" w:rsidRDefault="00C07E9E" w:rsidP="0078744A">
                            <w:pPr>
                              <w:spacing w:after="0"/>
                              <w:rPr>
                                <w:lang w:val="x-none"/>
                              </w:rPr>
                            </w:pPr>
                            <w:r w:rsidRPr="00C07E9E">
                              <w:rPr>
                                <w:rFonts w:hint="eastAsia"/>
                                <w:lang w:val="x-none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58B78953" w14:textId="77777777" w:rsidR="00C07E9E" w:rsidRPr="00C07E9E" w:rsidRDefault="00C07E9E" w:rsidP="00B05749">
                      <w:pPr>
                        <w:numPr>
                          <w:ilvl w:val="1"/>
                          <w:numId w:val="9"/>
                        </w:numPr>
                        <w:spacing w:before="120" w:after="120"/>
                        <w:ind w:left="1728"/>
                      </w:pPr>
                      <w:r w:rsidRPr="00C07E9E">
                        <w:t>The accuracy requirements can be defined based on the simulation results and a small implementation margin (clock drift).</w:t>
                      </w:r>
                      <w:r w:rsidRPr="00C07E9E">
                        <w:rPr>
                          <w:rFonts w:hint="eastAsia"/>
                        </w:rPr>
                        <w:t xml:space="preserve"> </w:t>
                      </w:r>
                    </w:p>
                    <w:p w14:paraId="141C2480" w14:textId="77777777" w:rsidR="00C07E9E" w:rsidRPr="00C07E9E" w:rsidRDefault="00C07E9E" w:rsidP="0093068E">
                      <w:pPr>
                        <w:numPr>
                          <w:ilvl w:val="0"/>
                          <w:numId w:val="9"/>
                        </w:numPr>
                        <w:spacing w:after="120"/>
                      </w:pPr>
                      <w:r w:rsidRPr="00C07E9E">
                        <w:t xml:space="preserve">Option </w:t>
                      </w:r>
                      <w:r w:rsidRPr="00C07E9E">
                        <w:rPr>
                          <w:rFonts w:hint="eastAsia"/>
                        </w:rPr>
                        <w:t>2</w:t>
                      </w:r>
                      <w:r w:rsidRPr="00C07E9E">
                        <w:t xml:space="preserve">: </w:t>
                      </w:r>
                      <w:r w:rsidRPr="00C07E9E">
                        <w:rPr>
                          <w:rFonts w:hint="eastAsia"/>
                        </w:rPr>
                        <w:t>(OPPO)</w:t>
                      </w:r>
                    </w:p>
                    <w:p w14:paraId="1D608EED" w14:textId="0B5D4ADD" w:rsidR="00C07E9E" w:rsidRPr="00C07E9E" w:rsidRDefault="00C07E9E" w:rsidP="0093068E">
                      <w:pPr>
                        <w:numPr>
                          <w:ilvl w:val="1"/>
                          <w:numId w:val="9"/>
                        </w:numPr>
                        <w:spacing w:after="120"/>
                      </w:pPr>
                      <w:r w:rsidRPr="00C07E9E">
                        <w:t xml:space="preserve">Define one set of accuracy requirements depending on configuration of {SCS, Bandwidth, min SL resource repetition}, where SL PRS resource repetition is defined as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bCs/>
                              </w:rPr>
                              <m:t>SL-PRS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/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bCs/>
                              </w:rPr>
                              <m:t>comb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bCs/>
                              </w:rPr>
                              <m:t>SL-PRS</m:t>
                            </m:r>
                          </m:sup>
                        </m:sSubSup>
                      </m:oMath>
                      <w:r w:rsidRPr="00C07E9E">
                        <w:t xml:space="preserve"> .</w:t>
                      </w:r>
                      <w:r w:rsidRPr="00C07E9E">
                        <w:rPr>
                          <w:rFonts w:hint="eastAsia"/>
                        </w:rPr>
                        <w:t xml:space="preserve"> </w:t>
                      </w:r>
                    </w:p>
                    <w:p w14:paraId="1C57E0C2" w14:textId="77777777" w:rsidR="00C07E9E" w:rsidRPr="00C07E9E" w:rsidRDefault="00C07E9E" w:rsidP="0093068E">
                      <w:pPr>
                        <w:numPr>
                          <w:ilvl w:val="0"/>
                          <w:numId w:val="9"/>
                        </w:numPr>
                        <w:spacing w:after="120"/>
                      </w:pPr>
                      <w:r w:rsidRPr="00C07E9E">
                        <w:t xml:space="preserve">Option </w:t>
                      </w:r>
                      <w:r w:rsidRPr="00C07E9E">
                        <w:rPr>
                          <w:rFonts w:hint="eastAsia"/>
                        </w:rPr>
                        <w:t>3</w:t>
                      </w:r>
                      <w:r w:rsidRPr="00C07E9E">
                        <w:t xml:space="preserve">: </w:t>
                      </w:r>
                      <w:r w:rsidRPr="00C07E9E">
                        <w:rPr>
                          <w:rFonts w:hint="eastAsia"/>
                        </w:rPr>
                        <w:t>(vivo, Qualcomm)</w:t>
                      </w:r>
                    </w:p>
                    <w:p w14:paraId="725630F7" w14:textId="77777777" w:rsidR="00C07E9E" w:rsidRPr="00C07E9E" w:rsidRDefault="00C07E9E" w:rsidP="0093068E">
                      <w:pPr>
                        <w:numPr>
                          <w:ilvl w:val="1"/>
                          <w:numId w:val="9"/>
                        </w:numPr>
                        <w:spacing w:after="120"/>
                      </w:pPr>
                      <w:r w:rsidRPr="00C07E9E">
                        <w:t xml:space="preserve">RAN4 to define accuracy requirement for SL RSTD and SL Rx-Tx by considering the framework of ±(X+Y+Z) Tc and </w:t>
                      </w:r>
                      <w:r w:rsidRPr="00C07E9E">
                        <w:rPr>
                          <w:b/>
                          <w:i/>
                        </w:rPr>
                        <w:t>±(X+</w:t>
                      </w:r>
                      <w:r w:rsidRPr="00C07E9E">
                        <w:rPr>
                          <w:b/>
                          <w:bCs/>
                          <w:i/>
                        </w:rPr>
                        <w:sym w:font="Symbol" w:char="F064"/>
                      </w:r>
                      <w:r w:rsidRPr="00C07E9E">
                        <w:rPr>
                          <w:b/>
                          <w:i/>
                        </w:rPr>
                        <w:t>)</w:t>
                      </w:r>
                      <w:r w:rsidRPr="00C07E9E">
                        <w:t xml:space="preserve"> Tc, respectively.</w:t>
                      </w:r>
                      <w:r w:rsidRPr="00C07E9E">
                        <w:rPr>
                          <w:rFonts w:hint="eastAsia"/>
                        </w:rPr>
                        <w:t xml:space="preserve"> </w:t>
                      </w:r>
                    </w:p>
                    <w:p w14:paraId="6FA1604D" w14:textId="77777777" w:rsidR="00C07E9E" w:rsidRPr="00C07E9E" w:rsidRDefault="00C07E9E" w:rsidP="0093068E">
                      <w:pPr>
                        <w:numPr>
                          <w:ilvl w:val="2"/>
                          <w:numId w:val="9"/>
                        </w:numPr>
                        <w:spacing w:after="120"/>
                      </w:pPr>
                      <w:r w:rsidRPr="00C07E9E">
                        <w:t>X is the simulated measurement accuracy for a given propagation condition and number of measurement samples,</w:t>
                      </w:r>
                    </w:p>
                    <w:p w14:paraId="1CF84B75" w14:textId="77777777" w:rsidR="00C07E9E" w:rsidRPr="00C07E9E" w:rsidRDefault="00C07E9E" w:rsidP="0093068E">
                      <w:pPr>
                        <w:numPr>
                          <w:ilvl w:val="2"/>
                          <w:numId w:val="9"/>
                        </w:numPr>
                        <w:spacing w:after="120"/>
                      </w:pPr>
                      <w:r w:rsidRPr="00C07E9E">
                        <w:t>Y is the frequency/clock drift margin,</w:t>
                      </w:r>
                    </w:p>
                    <w:p w14:paraId="7C73871D" w14:textId="77777777" w:rsidR="00C07E9E" w:rsidRPr="00C07E9E" w:rsidRDefault="00C07E9E" w:rsidP="0093068E">
                      <w:pPr>
                        <w:numPr>
                          <w:ilvl w:val="2"/>
                          <w:numId w:val="9"/>
                        </w:numPr>
                        <w:spacing w:after="120"/>
                      </w:pPr>
                      <w:r w:rsidRPr="00C07E9E">
                        <w:t>Z</w:t>
                      </w:r>
                      <w:r w:rsidRPr="00C07E9E">
                        <w:rPr>
                          <w:rFonts w:hint="eastAsia"/>
                        </w:rPr>
                        <w:t xml:space="preserve"> and </w:t>
                      </w:r>
                      <w:r w:rsidRPr="00C07E9E">
                        <w:rPr>
                          <w:b/>
                          <w:bCs/>
                          <w:i/>
                        </w:rPr>
                        <w:sym w:font="Symbol" w:char="F064"/>
                      </w:r>
                      <w:r w:rsidRPr="00C07E9E">
                        <w:rPr>
                          <w:rFonts w:hint="eastAsia"/>
                        </w:rPr>
                        <w:t xml:space="preserve"> are</w:t>
                      </w:r>
                      <w:r w:rsidRPr="00C07E9E">
                        <w:t xml:space="preserve"> the RF calibration margin</w:t>
                      </w:r>
                      <w:r w:rsidRPr="00C07E9E">
                        <w:rPr>
                          <w:rFonts w:hint="eastAsia"/>
                        </w:rPr>
                        <w:t>s</w:t>
                      </w:r>
                      <w:r w:rsidRPr="00C07E9E">
                        <w:t>.</w:t>
                      </w:r>
                    </w:p>
                    <w:p w14:paraId="77136BE7" w14:textId="77777777" w:rsidR="00C07E9E" w:rsidRPr="00C07E9E" w:rsidRDefault="00C07E9E" w:rsidP="0093068E">
                      <w:pPr>
                        <w:numPr>
                          <w:ilvl w:val="0"/>
                          <w:numId w:val="9"/>
                        </w:numPr>
                        <w:spacing w:after="120"/>
                      </w:pPr>
                      <w:r w:rsidRPr="00C07E9E">
                        <w:t xml:space="preserve">Option </w:t>
                      </w:r>
                      <w:r w:rsidRPr="00C07E9E">
                        <w:rPr>
                          <w:rFonts w:hint="eastAsia"/>
                        </w:rPr>
                        <w:t>4</w:t>
                      </w:r>
                      <w:r w:rsidRPr="00C07E9E">
                        <w:t xml:space="preserve">: </w:t>
                      </w:r>
                      <w:r w:rsidRPr="00C07E9E">
                        <w:rPr>
                          <w:rFonts w:hint="eastAsia"/>
                        </w:rPr>
                        <w:t>(vivo)</w:t>
                      </w:r>
                    </w:p>
                    <w:p w14:paraId="3F1F6D3C" w14:textId="77777777" w:rsidR="00C07E9E" w:rsidRPr="00C07E9E" w:rsidRDefault="00C07E9E" w:rsidP="0093068E">
                      <w:pPr>
                        <w:numPr>
                          <w:ilvl w:val="1"/>
                          <w:numId w:val="9"/>
                        </w:numPr>
                        <w:spacing w:after="120"/>
                      </w:pPr>
                      <w:r w:rsidRPr="00C07E9E">
                        <w:t xml:space="preserve">Define measurement accuracy requirements based on the following RB number </w:t>
                      </w:r>
                      <w:proofErr w:type="gramStart"/>
                      <w:r w:rsidRPr="00C07E9E">
                        <w:t>configuration</w:t>
                      </w:r>
                      <w:proofErr w:type="gramEnd"/>
                    </w:p>
                    <w:p w14:paraId="33AE7B6D" w14:textId="77777777" w:rsidR="00C07E9E" w:rsidRPr="00C07E9E" w:rsidRDefault="00C07E9E" w:rsidP="0093068E">
                      <w:pPr>
                        <w:numPr>
                          <w:ilvl w:val="2"/>
                          <w:numId w:val="9"/>
                        </w:numPr>
                        <w:spacing w:after="120"/>
                      </w:pPr>
                      <w:r w:rsidRPr="00C07E9E">
                        <w:rPr>
                          <w:rFonts w:hint="eastAsia"/>
                        </w:rPr>
                        <w:t>1</w:t>
                      </w:r>
                      <w:r w:rsidRPr="00C07E9E">
                        <w:t>5kHz SCS: 48, 96</w:t>
                      </w:r>
                    </w:p>
                    <w:p w14:paraId="47C1DC43" w14:textId="77777777" w:rsidR="00C07E9E" w:rsidRPr="00C07E9E" w:rsidRDefault="00C07E9E" w:rsidP="0093068E">
                      <w:pPr>
                        <w:numPr>
                          <w:ilvl w:val="2"/>
                          <w:numId w:val="9"/>
                        </w:numPr>
                        <w:spacing w:after="120"/>
                      </w:pPr>
                      <w:r w:rsidRPr="00C07E9E">
                        <w:rPr>
                          <w:rFonts w:hint="eastAsia"/>
                        </w:rPr>
                        <w:t>3</w:t>
                      </w:r>
                      <w:r w:rsidRPr="00C07E9E">
                        <w:t>0kHz SCS: 24, 48,</w:t>
                      </w:r>
                    </w:p>
                    <w:p w14:paraId="732BE41B" w14:textId="77777777" w:rsidR="00C07E9E" w:rsidRPr="00C07E9E" w:rsidRDefault="00C07E9E" w:rsidP="0093068E">
                      <w:pPr>
                        <w:numPr>
                          <w:ilvl w:val="2"/>
                          <w:numId w:val="9"/>
                        </w:numPr>
                        <w:spacing w:after="120"/>
                      </w:pPr>
                      <w:r w:rsidRPr="00C07E9E">
                        <w:rPr>
                          <w:rFonts w:hint="eastAsia"/>
                        </w:rPr>
                        <w:t>6</w:t>
                      </w:r>
                      <w:r w:rsidRPr="00C07E9E">
                        <w:t>0kHz SCS: 24</w:t>
                      </w:r>
                      <w:r w:rsidRPr="00C07E9E">
                        <w:rPr>
                          <w:rFonts w:hint="eastAsia"/>
                        </w:rPr>
                        <w:t xml:space="preserve"> </w:t>
                      </w:r>
                    </w:p>
                    <w:p w14:paraId="75DAE3FB" w14:textId="77777777" w:rsidR="00C07E9E" w:rsidRPr="00C07E9E" w:rsidRDefault="00C07E9E" w:rsidP="0093068E">
                      <w:pPr>
                        <w:numPr>
                          <w:ilvl w:val="1"/>
                          <w:numId w:val="9"/>
                        </w:numPr>
                        <w:spacing w:after="120"/>
                      </w:pPr>
                      <w:r w:rsidRPr="00C07E9E">
                        <w:t>RAN4 to use lower number of samples for 48 PRBs SL-PRS BW, and at least 3 samples can be considered.</w:t>
                      </w:r>
                      <w:r w:rsidRPr="00C07E9E">
                        <w:rPr>
                          <w:rFonts w:hint="eastAsia"/>
                        </w:rPr>
                        <w:t xml:space="preserve"> </w:t>
                      </w:r>
                    </w:p>
                    <w:p w14:paraId="6968FDE8" w14:textId="77777777" w:rsidR="00C07E9E" w:rsidRPr="00C07E9E" w:rsidRDefault="00C07E9E" w:rsidP="0093068E">
                      <w:pPr>
                        <w:numPr>
                          <w:ilvl w:val="0"/>
                          <w:numId w:val="9"/>
                        </w:numPr>
                        <w:spacing w:after="120"/>
                      </w:pPr>
                      <w:r w:rsidRPr="00C07E9E">
                        <w:t xml:space="preserve">Option </w:t>
                      </w:r>
                      <w:r w:rsidRPr="00C07E9E">
                        <w:rPr>
                          <w:rFonts w:hint="eastAsia"/>
                        </w:rPr>
                        <w:t>5</w:t>
                      </w:r>
                      <w:r w:rsidRPr="00C07E9E">
                        <w:t xml:space="preserve">: </w:t>
                      </w:r>
                      <w:r w:rsidRPr="00C07E9E">
                        <w:rPr>
                          <w:rFonts w:hint="eastAsia"/>
                        </w:rPr>
                        <w:t>(Ericsson)</w:t>
                      </w:r>
                    </w:p>
                    <w:p w14:paraId="7BE19282" w14:textId="77777777" w:rsidR="00C07E9E" w:rsidRPr="00C07E9E" w:rsidRDefault="00C07E9E" w:rsidP="0093068E">
                      <w:pPr>
                        <w:numPr>
                          <w:ilvl w:val="1"/>
                          <w:numId w:val="9"/>
                        </w:numPr>
                        <w:spacing w:after="120"/>
                      </w:pPr>
                      <w:r w:rsidRPr="00C07E9E">
                        <w:t xml:space="preserve">Two sets of accuracy requirements are to be defined for: </w:t>
                      </w:r>
                    </w:p>
                    <w:p w14:paraId="17BE6E47" w14:textId="77777777" w:rsidR="00C07E9E" w:rsidRPr="00C07E9E" w:rsidRDefault="00C07E9E" w:rsidP="0093068E">
                      <w:pPr>
                        <w:numPr>
                          <w:ilvl w:val="2"/>
                          <w:numId w:val="9"/>
                        </w:numPr>
                        <w:spacing w:after="120"/>
                      </w:pPr>
                      <w:r w:rsidRPr="00C07E9E">
                        <w:t>1 sample, and</w:t>
                      </w:r>
                    </w:p>
                    <w:p w14:paraId="102E4865" w14:textId="220636AF" w:rsidR="00C07E9E" w:rsidRPr="00C07E9E" w:rsidRDefault="00C07E9E" w:rsidP="00751ABF">
                      <w:pPr>
                        <w:numPr>
                          <w:ilvl w:val="2"/>
                          <w:numId w:val="9"/>
                        </w:numPr>
                      </w:pPr>
                      <w:r w:rsidRPr="00C07E9E">
                        <w:t>4 samples</w:t>
                      </w:r>
                    </w:p>
                    <w:p w14:paraId="45EA850E" w14:textId="14430B5F" w:rsidR="00706346" w:rsidRDefault="00751ABF" w:rsidP="00706346">
                      <w:r>
                        <w:t>(continued)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A7915">
        <w:rPr>
          <w:sz w:val="22"/>
          <w:szCs w:val="22"/>
        </w:rPr>
        <w:br w:type="page"/>
      </w:r>
    </w:p>
    <w:p w14:paraId="31BD93EE" w14:textId="77777777" w:rsidR="002E6EE7" w:rsidRDefault="00CD42E2" w:rsidP="005470A2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 w:rsidRPr="002D0E34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3B7749DB" wp14:editId="6E2FA75A">
                <wp:extent cx="6078220" cy="3629025"/>
                <wp:effectExtent l="0" t="0" r="17780" b="28575"/>
                <wp:docPr id="723014468" name="Text Box 723014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629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4B5359" w14:textId="77777777" w:rsidR="001821CA" w:rsidRPr="00C07E9E" w:rsidRDefault="001821CA" w:rsidP="00751ABF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 xml:space="preserve">Option </w:t>
                            </w:r>
                            <w:r w:rsidRPr="00C07E9E">
                              <w:rPr>
                                <w:rFonts w:hint="eastAsia"/>
                              </w:rPr>
                              <w:t>6</w:t>
                            </w:r>
                            <w:r w:rsidRPr="00C07E9E">
                              <w:t xml:space="preserve">: </w:t>
                            </w:r>
                            <w:r w:rsidRPr="00C07E9E">
                              <w:rPr>
                                <w:rFonts w:hint="eastAsia"/>
                              </w:rPr>
                              <w:t>(Huawei)</w:t>
                            </w:r>
                          </w:p>
                          <w:p w14:paraId="63C92352" w14:textId="77777777" w:rsidR="001821CA" w:rsidRPr="00C07E9E" w:rsidRDefault="001821CA" w:rsidP="00751ABF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>Accuracy requirements for SL PRS measurements are defined based on BW of</w:t>
                            </w:r>
                            <w:r w:rsidRPr="00C07E9E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365CDE27" w14:textId="77777777" w:rsidR="001821CA" w:rsidRPr="00C07E9E" w:rsidRDefault="001821CA" w:rsidP="00751ABF">
                            <w:pPr>
                              <w:numPr>
                                <w:ilvl w:val="2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rPr>
                                <w:rFonts w:hint="eastAsia"/>
                              </w:rPr>
                              <w:t>15kHz SCS: 48 RB</w:t>
                            </w:r>
                            <w:r w:rsidRPr="00C07E9E">
                              <w:rPr>
                                <w:rFonts w:hint="eastAsia"/>
                              </w:rPr>
                              <w:t>≤</w:t>
                            </w:r>
                            <w:r w:rsidRPr="00C07E9E">
                              <w:rPr>
                                <w:rFonts w:hint="eastAsia"/>
                              </w:rPr>
                              <w:t>BW&lt; 96 RBs, 96 RB</w:t>
                            </w:r>
                            <w:r w:rsidRPr="00C07E9E">
                              <w:rPr>
                                <w:rFonts w:hint="eastAsia"/>
                              </w:rPr>
                              <w:t>≤</w:t>
                            </w:r>
                            <w:r w:rsidRPr="00C07E9E">
                              <w:rPr>
                                <w:rFonts w:hint="eastAsia"/>
                              </w:rPr>
                              <w:t>BW</w:t>
                            </w:r>
                          </w:p>
                          <w:p w14:paraId="23C33E15" w14:textId="77777777" w:rsidR="001821CA" w:rsidRPr="00C07E9E" w:rsidRDefault="001821CA" w:rsidP="00751ABF">
                            <w:pPr>
                              <w:numPr>
                                <w:ilvl w:val="2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rPr>
                                <w:rFonts w:hint="eastAsia"/>
                              </w:rPr>
                              <w:t>30kHz SCS: 24 RB</w:t>
                            </w:r>
                            <w:r w:rsidRPr="00C07E9E">
                              <w:rPr>
                                <w:rFonts w:hint="eastAsia"/>
                              </w:rPr>
                              <w:t>≤</w:t>
                            </w:r>
                            <w:r w:rsidRPr="00C07E9E">
                              <w:rPr>
                                <w:rFonts w:hint="eastAsia"/>
                              </w:rPr>
                              <w:t>BW&lt; 48 RBs, 48 RB</w:t>
                            </w:r>
                            <w:r w:rsidRPr="00C07E9E">
                              <w:rPr>
                                <w:rFonts w:hint="eastAsia"/>
                              </w:rPr>
                              <w:t>≤</w:t>
                            </w:r>
                            <w:r w:rsidRPr="00C07E9E">
                              <w:rPr>
                                <w:rFonts w:hint="eastAsia"/>
                              </w:rPr>
                              <w:t xml:space="preserve">BW&lt;96 RBs </w:t>
                            </w:r>
                          </w:p>
                          <w:p w14:paraId="14318326" w14:textId="77777777" w:rsidR="001821CA" w:rsidRPr="00C07E9E" w:rsidRDefault="001821CA" w:rsidP="00751ABF">
                            <w:pPr>
                              <w:numPr>
                                <w:ilvl w:val="2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rPr>
                                <w:rFonts w:hint="eastAsia"/>
                              </w:rPr>
                              <w:t>60kHz SCS: 24 RB</w:t>
                            </w:r>
                            <w:r w:rsidRPr="00C07E9E">
                              <w:rPr>
                                <w:rFonts w:hint="eastAsia"/>
                              </w:rPr>
                              <w:t>≤</w:t>
                            </w:r>
                            <w:r w:rsidRPr="00C07E9E">
                              <w:rPr>
                                <w:rFonts w:hint="eastAsia"/>
                              </w:rPr>
                              <w:t>BW</w:t>
                            </w:r>
                          </w:p>
                          <w:p w14:paraId="4A810246" w14:textId="77777777" w:rsidR="001821CA" w:rsidRPr="00C07E9E" w:rsidRDefault="001821CA" w:rsidP="00751ABF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>Use Nsample = 1 for SL-PRS BW = 48 PRB.</w:t>
                            </w:r>
                            <w:r w:rsidRPr="00C07E9E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3E7AD78C" w14:textId="77777777" w:rsidR="00751ABF" w:rsidRDefault="001821CA" w:rsidP="00751ABF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 xml:space="preserve">Option </w:t>
                            </w:r>
                            <w:r w:rsidRPr="00C07E9E">
                              <w:rPr>
                                <w:rFonts w:hint="eastAsia"/>
                              </w:rPr>
                              <w:t>7</w:t>
                            </w:r>
                            <w:r w:rsidRPr="00C07E9E">
                              <w:t xml:space="preserve">: </w:t>
                            </w:r>
                            <w:r w:rsidRPr="00C07E9E">
                              <w:rPr>
                                <w:rFonts w:hint="eastAsia"/>
                              </w:rPr>
                              <w:t>(Qualcomm)</w:t>
                            </w:r>
                          </w:p>
                          <w:p w14:paraId="1C8A025D" w14:textId="1293784D" w:rsidR="00CD42E2" w:rsidRPr="0062725D" w:rsidRDefault="001821CA" w:rsidP="00751ABF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</w:pPr>
                            <w:r w:rsidRPr="00C07E9E">
                              <w:t>Define SL position measurement accuracy using the following structure, aligned with the simulation assumptions.</w:t>
                            </w:r>
                          </w:p>
                          <w:tbl>
                            <w:tblPr>
                              <w:tblW w:w="651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68"/>
                              <w:gridCol w:w="1748"/>
                              <w:gridCol w:w="992"/>
                              <w:gridCol w:w="1135"/>
                              <w:gridCol w:w="1367"/>
                            </w:tblGrid>
                            <w:tr w:rsidR="00B13BA7" w:rsidRPr="002C1ABD" w14:paraId="40D3ADFE" w14:textId="77777777" w:rsidTr="00121B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126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15E54C3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18"/>
                                      <w:lang w:eastAsia="zh-CN"/>
                                    </w:rPr>
                                    <w:t>Accuracy (Tc)</w:t>
                                  </w:r>
                                </w:p>
                              </w:tc>
                              <w:tc>
                                <w:tcPr>
                                  <w:tcW w:w="174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AE693AF" w14:textId="77777777" w:rsidR="00B13BA7" w:rsidRPr="0065192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szCs w:val="18"/>
                                      <w:lang w:val="sv-SE" w:eastAsia="en-GB"/>
                                    </w:rPr>
                                  </w:pPr>
                                  <w:r w:rsidRPr="0065192D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lang w:val="sv-SE" w:eastAsia="zh-CN"/>
                                    </w:rPr>
                                    <w:t xml:space="preserve">SL </w:t>
                                  </w:r>
                                  <w:r w:rsidRPr="0065192D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lang w:val="sv-SE"/>
                                    </w:rPr>
                                    <w:t>PRS Ês/Iot (dB)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ABC680E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lang w:val="zh-CN" w:eastAsia="zh-CN"/>
                                    </w:rPr>
                                    <w:t xml:space="preserve">SL </w:t>
                                  </w:r>
                                  <w:r w:rsidRPr="002C1ABD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lang w:val="zh-CN"/>
                                    </w:rPr>
                                    <w:t>PRS SCS</w:t>
                                  </w:r>
                                  <w:r w:rsidRPr="002C1ABD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(kHz)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F0C5DE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SL PRS bandwidth (num RB)</w:t>
                                  </w:r>
                                </w:p>
                              </w:tc>
                              <w:tc>
                                <w:tcPr>
                                  <w:tcW w:w="136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E394E4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lang w:val="zh-CN" w:eastAsia="zh-CN"/>
                                    </w:rPr>
                                    <w:t>N</w:t>
                                  </w:r>
                                  <w:r w:rsidRPr="002C1ABD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vertAlign w:val="subscript"/>
                                      <w:lang w:val="zh-CN" w:eastAsia="zh-CN"/>
                                    </w:rPr>
                                    <w:t>sample</w:t>
                                  </w:r>
                                </w:p>
                              </w:tc>
                            </w:tr>
                            <w:tr w:rsidR="00B13BA7" w:rsidRPr="002C1ABD" w14:paraId="6F885A1B" w14:textId="77777777" w:rsidTr="00121B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126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3C6C7D6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BED190F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E736C1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2C6FF0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CF44A0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B13BA7" w:rsidRPr="002C1ABD" w14:paraId="3A32186F" w14:textId="77777777" w:rsidTr="00121BF8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6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CF5AF8C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zh-CN"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174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85C83DF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  <w:t>(Ês/Iot)ref ≥</w:t>
                                  </w:r>
                                  <w:r w:rsidRPr="002C1ABD">
                                    <w:rPr>
                                      <w:rFonts w:ascii="Arial" w:hAnsi="Arial" w:hint="eastAsia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  <w:t>TBD</w:t>
                                  </w:r>
                                </w:p>
                                <w:p w14:paraId="703BDF12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  <w:t xml:space="preserve"> (Ês/Iot)i ≥</w:t>
                                  </w:r>
                                  <w:r w:rsidRPr="002C1ABD">
                                    <w:rPr>
                                      <w:rFonts w:ascii="Arial" w:hAnsi="Arial" w:hint="eastAsia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E9A64E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9DE669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≥ </w:t>
                                  </w: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13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59D2F73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[1]</w:t>
                                  </w:r>
                                </w:p>
                              </w:tc>
                            </w:tr>
                            <w:tr w:rsidR="00B13BA7" w:rsidRPr="002C1ABD" w14:paraId="444D3E76" w14:textId="77777777" w:rsidTr="00121BF8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6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EE02302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7ABBE8B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2B9CAE4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A951FC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≥ </w:t>
                                  </w: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13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BB237D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13BA7" w:rsidRPr="002C1ABD" w14:paraId="4BA95E13" w14:textId="77777777" w:rsidTr="00121BF8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6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2621CB7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174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8F48F3D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28138B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82830D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≥ </w:t>
                                  </w: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3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EA7578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B13BA7" w:rsidRPr="002C1ABD" w14:paraId="0B8638D8" w14:textId="77777777" w:rsidTr="00121BF8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6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8AE4CE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A788DDF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E79873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8D057F6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≥ </w:t>
                                  </w: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13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BCB263A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[1]</w:t>
                                  </w:r>
                                </w:p>
                              </w:tc>
                            </w:tr>
                            <w:tr w:rsidR="00B13BA7" w:rsidRPr="002C1ABD" w14:paraId="0A8AC50C" w14:textId="77777777" w:rsidTr="00121BF8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6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73F6BAB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712579D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B7E95E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B8091FD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≥ </w:t>
                                  </w: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13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6D84C1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13BA7" w:rsidRPr="002C1ABD" w14:paraId="1E388816" w14:textId="77777777" w:rsidTr="00121BF8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8B6042D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174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9CAE945" w14:textId="77777777" w:rsidR="00B13BA7" w:rsidRPr="002C1ABD" w:rsidRDefault="00B13BA7" w:rsidP="00B13BA7">
                                  <w:pPr>
                                    <w:spacing w:after="0" w:line="259" w:lineRule="auto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63DB61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sv-SE" w:eastAsia="zh-CN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E3CD82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≥ </w:t>
                                  </w: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3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34FFA0D" w14:textId="77777777" w:rsidR="00B13BA7" w:rsidRPr="002C1ABD" w:rsidRDefault="00B13BA7" w:rsidP="00B13BA7">
                                  <w:pPr>
                                    <w:keepNext/>
                                    <w:keepLines/>
                                    <w:spacing w:after="0" w:line="259" w:lineRule="auto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2C1ABD"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758964AD" w14:textId="77777777" w:rsidR="00CD42E2" w:rsidRDefault="00CD42E2" w:rsidP="00CD42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7749DB" id="Text Box 723014468" o:spid="_x0000_s1028" type="#_x0000_t202" style="width:478.6pt;height:28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">
                <v:textbox>
                  <w:txbxContent>
                    <w:p w14:paraId="0B4B5359" w14:textId="77777777" w:rsidR="001821CA" w:rsidRPr="00C07E9E" w:rsidRDefault="001821CA" w:rsidP="00751ABF">
                      <w:pPr>
                        <w:numPr>
                          <w:ilvl w:val="0"/>
                          <w:numId w:val="9"/>
                        </w:numPr>
                        <w:spacing w:after="120"/>
                      </w:pPr>
                      <w:r w:rsidRPr="00C07E9E">
                        <w:t xml:space="preserve">Option </w:t>
                      </w:r>
                      <w:r w:rsidRPr="00C07E9E">
                        <w:rPr>
                          <w:rFonts w:hint="eastAsia"/>
                        </w:rPr>
                        <w:t>6</w:t>
                      </w:r>
                      <w:r w:rsidRPr="00C07E9E">
                        <w:t xml:space="preserve">: </w:t>
                      </w:r>
                      <w:r w:rsidRPr="00C07E9E">
                        <w:rPr>
                          <w:rFonts w:hint="eastAsia"/>
                        </w:rPr>
                        <w:t>(Huawei)</w:t>
                      </w:r>
                    </w:p>
                    <w:p w14:paraId="63C92352" w14:textId="77777777" w:rsidR="001821CA" w:rsidRPr="00C07E9E" w:rsidRDefault="001821CA" w:rsidP="00751ABF">
                      <w:pPr>
                        <w:numPr>
                          <w:ilvl w:val="1"/>
                          <w:numId w:val="9"/>
                        </w:numPr>
                        <w:spacing w:after="120"/>
                      </w:pPr>
                      <w:r w:rsidRPr="00C07E9E">
                        <w:t>Accuracy requirements for SL PRS measurements are defined based on BW of</w:t>
                      </w:r>
                      <w:r w:rsidRPr="00C07E9E">
                        <w:rPr>
                          <w:rFonts w:hint="eastAsia"/>
                        </w:rPr>
                        <w:t xml:space="preserve"> </w:t>
                      </w:r>
                    </w:p>
                    <w:p w14:paraId="365CDE27" w14:textId="77777777" w:rsidR="001821CA" w:rsidRPr="00C07E9E" w:rsidRDefault="001821CA" w:rsidP="00751ABF">
                      <w:pPr>
                        <w:numPr>
                          <w:ilvl w:val="2"/>
                          <w:numId w:val="9"/>
                        </w:numPr>
                        <w:spacing w:after="120"/>
                      </w:pPr>
                      <w:r w:rsidRPr="00C07E9E">
                        <w:rPr>
                          <w:rFonts w:hint="eastAsia"/>
                        </w:rPr>
                        <w:t>15kHz SCS: 48 RB</w:t>
                      </w:r>
                      <w:r w:rsidRPr="00C07E9E">
                        <w:rPr>
                          <w:rFonts w:hint="eastAsia"/>
                        </w:rPr>
                        <w:t>≤</w:t>
                      </w:r>
                      <w:r w:rsidRPr="00C07E9E">
                        <w:rPr>
                          <w:rFonts w:hint="eastAsia"/>
                        </w:rPr>
                        <w:t>BW&lt; 96 RBs, 96 RB</w:t>
                      </w:r>
                      <w:r w:rsidRPr="00C07E9E">
                        <w:rPr>
                          <w:rFonts w:hint="eastAsia"/>
                        </w:rPr>
                        <w:t>≤</w:t>
                      </w:r>
                      <w:r w:rsidRPr="00C07E9E">
                        <w:rPr>
                          <w:rFonts w:hint="eastAsia"/>
                        </w:rPr>
                        <w:t>BW</w:t>
                      </w:r>
                    </w:p>
                    <w:p w14:paraId="23C33E15" w14:textId="77777777" w:rsidR="001821CA" w:rsidRPr="00C07E9E" w:rsidRDefault="001821CA" w:rsidP="00751ABF">
                      <w:pPr>
                        <w:numPr>
                          <w:ilvl w:val="2"/>
                          <w:numId w:val="9"/>
                        </w:numPr>
                        <w:spacing w:after="120"/>
                      </w:pPr>
                      <w:r w:rsidRPr="00C07E9E">
                        <w:rPr>
                          <w:rFonts w:hint="eastAsia"/>
                        </w:rPr>
                        <w:t>30kHz SCS: 24 RB</w:t>
                      </w:r>
                      <w:r w:rsidRPr="00C07E9E">
                        <w:rPr>
                          <w:rFonts w:hint="eastAsia"/>
                        </w:rPr>
                        <w:t>≤</w:t>
                      </w:r>
                      <w:r w:rsidRPr="00C07E9E">
                        <w:rPr>
                          <w:rFonts w:hint="eastAsia"/>
                        </w:rPr>
                        <w:t>BW&lt; 48 RBs, 48 RB</w:t>
                      </w:r>
                      <w:r w:rsidRPr="00C07E9E">
                        <w:rPr>
                          <w:rFonts w:hint="eastAsia"/>
                        </w:rPr>
                        <w:t>≤</w:t>
                      </w:r>
                      <w:r w:rsidRPr="00C07E9E">
                        <w:rPr>
                          <w:rFonts w:hint="eastAsia"/>
                        </w:rPr>
                        <w:t xml:space="preserve">BW&lt;96 RBs </w:t>
                      </w:r>
                    </w:p>
                    <w:p w14:paraId="14318326" w14:textId="77777777" w:rsidR="001821CA" w:rsidRPr="00C07E9E" w:rsidRDefault="001821CA" w:rsidP="00751ABF">
                      <w:pPr>
                        <w:numPr>
                          <w:ilvl w:val="2"/>
                          <w:numId w:val="9"/>
                        </w:numPr>
                        <w:spacing w:after="120"/>
                      </w:pPr>
                      <w:r w:rsidRPr="00C07E9E">
                        <w:rPr>
                          <w:rFonts w:hint="eastAsia"/>
                        </w:rPr>
                        <w:t>60kHz SCS: 24 RB</w:t>
                      </w:r>
                      <w:r w:rsidRPr="00C07E9E">
                        <w:rPr>
                          <w:rFonts w:hint="eastAsia"/>
                        </w:rPr>
                        <w:t>≤</w:t>
                      </w:r>
                      <w:r w:rsidRPr="00C07E9E">
                        <w:rPr>
                          <w:rFonts w:hint="eastAsia"/>
                        </w:rPr>
                        <w:t>BW</w:t>
                      </w:r>
                    </w:p>
                    <w:p w14:paraId="4A810246" w14:textId="77777777" w:rsidR="001821CA" w:rsidRPr="00C07E9E" w:rsidRDefault="001821CA" w:rsidP="00751ABF">
                      <w:pPr>
                        <w:numPr>
                          <w:ilvl w:val="1"/>
                          <w:numId w:val="9"/>
                        </w:numPr>
                        <w:spacing w:after="120"/>
                      </w:pPr>
                      <w:r w:rsidRPr="00C07E9E">
                        <w:t>Use Nsample = 1 for SL-PRS BW = 48 PRB.</w:t>
                      </w:r>
                      <w:r w:rsidRPr="00C07E9E">
                        <w:rPr>
                          <w:rFonts w:hint="eastAsia"/>
                        </w:rPr>
                        <w:t xml:space="preserve"> </w:t>
                      </w:r>
                    </w:p>
                    <w:p w14:paraId="3E7AD78C" w14:textId="77777777" w:rsidR="00751ABF" w:rsidRDefault="001821CA" w:rsidP="00751ABF">
                      <w:pPr>
                        <w:numPr>
                          <w:ilvl w:val="0"/>
                          <w:numId w:val="9"/>
                        </w:numPr>
                        <w:spacing w:after="120"/>
                      </w:pPr>
                      <w:r w:rsidRPr="00C07E9E">
                        <w:t xml:space="preserve">Option </w:t>
                      </w:r>
                      <w:r w:rsidRPr="00C07E9E">
                        <w:rPr>
                          <w:rFonts w:hint="eastAsia"/>
                        </w:rPr>
                        <w:t>7</w:t>
                      </w:r>
                      <w:r w:rsidRPr="00C07E9E">
                        <w:t xml:space="preserve">: </w:t>
                      </w:r>
                      <w:r w:rsidRPr="00C07E9E">
                        <w:rPr>
                          <w:rFonts w:hint="eastAsia"/>
                        </w:rPr>
                        <w:t>(Qualcomm)</w:t>
                      </w:r>
                    </w:p>
                    <w:p w14:paraId="1C8A025D" w14:textId="1293784D" w:rsidR="00CD42E2" w:rsidRPr="0062725D" w:rsidRDefault="001821CA" w:rsidP="00751ABF">
                      <w:pPr>
                        <w:numPr>
                          <w:ilvl w:val="1"/>
                          <w:numId w:val="9"/>
                        </w:numPr>
                        <w:spacing w:after="120"/>
                      </w:pPr>
                      <w:r w:rsidRPr="00C07E9E">
                        <w:t>Define SL position measurement accuracy using the following structure, aligned with the simulation assumptions.</w:t>
                      </w:r>
                    </w:p>
                    <w:tbl>
                      <w:tblPr>
                        <w:tblW w:w="651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68"/>
                        <w:gridCol w:w="1748"/>
                        <w:gridCol w:w="992"/>
                        <w:gridCol w:w="1135"/>
                        <w:gridCol w:w="1367"/>
                      </w:tblGrid>
                      <w:tr w:rsidR="00B13BA7" w:rsidRPr="002C1ABD" w14:paraId="40D3ADFE" w14:textId="77777777" w:rsidTr="00121BF8">
                        <w:trPr>
                          <w:trHeight w:val="408"/>
                          <w:jc w:val="center"/>
                        </w:trPr>
                        <w:tc>
                          <w:tcPr>
                            <w:tcW w:w="126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15E54C3" w14:textId="77777777" w:rsidR="00B13BA7" w:rsidRPr="002C1ABD" w:rsidRDefault="00B13BA7" w:rsidP="00B13BA7">
                            <w:pPr>
                              <w:spacing w:after="0" w:line="259" w:lineRule="auto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2C1ABD">
                              <w:rPr>
                                <w:rFonts w:ascii="Arial" w:eastAsia="DengXian" w:hAnsi="Arial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Accuracy (Tc)</w:t>
                            </w:r>
                          </w:p>
                        </w:tc>
                        <w:tc>
                          <w:tcPr>
                            <w:tcW w:w="174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AE693AF" w14:textId="77777777" w:rsidR="00B13BA7" w:rsidRPr="0065192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  <w:szCs w:val="18"/>
                                <w:lang w:val="sv-SE" w:eastAsia="en-GB"/>
                              </w:rPr>
                            </w:pPr>
                            <w:r w:rsidRPr="0065192D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sv-SE" w:eastAsia="zh-CN"/>
                              </w:rPr>
                              <w:t xml:space="preserve">SL </w:t>
                            </w:r>
                            <w:r w:rsidRPr="0065192D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sv-SE"/>
                              </w:rPr>
                              <w:t>PRS Ês/Iot (dB)</w:t>
                            </w:r>
                          </w:p>
                        </w:tc>
                        <w:tc>
                          <w:tcPr>
                            <w:tcW w:w="99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ABC680E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zh-CN" w:eastAsia="zh-CN"/>
                              </w:rPr>
                              <w:t xml:space="preserve">SL </w:t>
                            </w:r>
                            <w:r w:rsidRPr="002C1ABD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zh-CN"/>
                              </w:rPr>
                              <w:t>PRS SCS</w:t>
                            </w:r>
                            <w:r w:rsidRPr="002C1ABD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 xml:space="preserve"> (kHz)</w:t>
                            </w:r>
                          </w:p>
                        </w:tc>
                        <w:tc>
                          <w:tcPr>
                            <w:tcW w:w="113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8F0C5DE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SL PRS bandwidth (num RB)</w:t>
                            </w:r>
                          </w:p>
                        </w:tc>
                        <w:tc>
                          <w:tcPr>
                            <w:tcW w:w="136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E394E4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zh-CN" w:eastAsia="zh-CN"/>
                              </w:rPr>
                              <w:t>N</w:t>
                            </w:r>
                            <w:r w:rsidRPr="002C1ABD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vertAlign w:val="subscript"/>
                                <w:lang w:val="zh-CN" w:eastAsia="zh-CN"/>
                              </w:rPr>
                              <w:t>sample</w:t>
                            </w:r>
                          </w:p>
                        </w:tc>
                      </w:tr>
                      <w:tr w:rsidR="00B13BA7" w:rsidRPr="002C1ABD" w14:paraId="6F885A1B" w14:textId="77777777" w:rsidTr="00121BF8">
                        <w:trPr>
                          <w:trHeight w:val="408"/>
                          <w:jc w:val="center"/>
                        </w:trPr>
                        <w:tc>
                          <w:tcPr>
                            <w:tcW w:w="126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3C6C7D6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eastAsia="DengXian" w:hAnsi="Arial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74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BED190F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eastAsia="Times New Roman" w:hAnsi="Arial"/>
                                <w:b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E736C1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eastAsia="Times New Roman" w:hAnsi="Arial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E2C6FF0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eastAsia="DengXian" w:hAnsi="Arial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6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9CF44A0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eastAsia="Times New Roman" w:hAnsi="Arial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B13BA7" w:rsidRPr="002C1ABD" w14:paraId="3A32186F" w14:textId="77777777" w:rsidTr="00121BF8">
                        <w:trPr>
                          <w:trHeight w:val="207"/>
                          <w:jc w:val="center"/>
                        </w:trPr>
                        <w:tc>
                          <w:tcPr>
                            <w:tcW w:w="126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CF5AF8C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zh-CN"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174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85C83DF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rPr>
                                <w:rFonts w:ascii="Arial" w:hAnsi="Arial"/>
                                <w:sz w:val="18"/>
                                <w:szCs w:val="18"/>
                                <w:lang w:val="sv-SE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sv-SE" w:eastAsia="zh-CN"/>
                              </w:rPr>
                              <w:t>(Ês/Iot)ref ≥</w:t>
                            </w:r>
                            <w:r w:rsidRPr="002C1ABD">
                              <w:rPr>
                                <w:rFonts w:ascii="Arial" w:hAnsi="Arial" w:hint="eastAsia"/>
                                <w:sz w:val="18"/>
                                <w:szCs w:val="18"/>
                                <w:lang w:val="sv-SE" w:eastAsia="zh-CN"/>
                              </w:rPr>
                              <w:t>TBD</w:t>
                            </w:r>
                          </w:p>
                          <w:p w14:paraId="703BDF12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hAnsi="Arial"/>
                                <w:sz w:val="18"/>
                                <w:szCs w:val="18"/>
                                <w:lang w:val="sv-SE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sv-SE" w:eastAsia="zh-CN"/>
                              </w:rPr>
                              <w:t xml:space="preserve"> (Ês/Iot)i ≥</w:t>
                            </w:r>
                            <w:r w:rsidRPr="002C1ABD">
                              <w:rPr>
                                <w:rFonts w:ascii="Arial" w:hAnsi="Arial" w:hint="eastAsia"/>
                                <w:sz w:val="18"/>
                                <w:szCs w:val="18"/>
                                <w:lang w:val="sv-SE"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99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3E9A64E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val="sv-SE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sv-SE"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9DE669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/>
                              </w:rPr>
                              <w:t xml:space="preserve">≥ </w:t>
                            </w: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13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59D2F73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[1]</w:t>
                            </w:r>
                          </w:p>
                        </w:tc>
                      </w:tr>
                      <w:tr w:rsidR="00B13BA7" w:rsidRPr="002C1ABD" w14:paraId="444D3E76" w14:textId="77777777" w:rsidTr="00121BF8">
                        <w:trPr>
                          <w:trHeight w:val="207"/>
                          <w:jc w:val="center"/>
                        </w:trPr>
                        <w:tc>
                          <w:tcPr>
                            <w:tcW w:w="126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EE02302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74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7ABBE8B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2B9CAE4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A951FC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/>
                              </w:rPr>
                              <w:t xml:space="preserve">≥ </w:t>
                            </w: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13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6BB237D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1</w:t>
                            </w:r>
                          </w:p>
                        </w:tc>
                      </w:tr>
                      <w:tr w:rsidR="00B13BA7" w:rsidRPr="002C1ABD" w14:paraId="4BA95E13" w14:textId="77777777" w:rsidTr="00121BF8">
                        <w:trPr>
                          <w:trHeight w:val="207"/>
                          <w:jc w:val="center"/>
                        </w:trPr>
                        <w:tc>
                          <w:tcPr>
                            <w:tcW w:w="126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2621CB7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174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8F48F3D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928138B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hAnsi="Arial"/>
                                <w:sz w:val="18"/>
                                <w:szCs w:val="18"/>
                                <w:lang w:val="sv-SE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sv-SE"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82830D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/>
                              </w:rPr>
                              <w:t xml:space="preserve">≥ </w:t>
                            </w: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3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EA7578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4</w:t>
                            </w:r>
                          </w:p>
                        </w:tc>
                      </w:tr>
                      <w:tr w:rsidR="00B13BA7" w:rsidRPr="002C1ABD" w14:paraId="0B8638D8" w14:textId="77777777" w:rsidTr="00121BF8">
                        <w:trPr>
                          <w:trHeight w:val="207"/>
                          <w:jc w:val="center"/>
                        </w:trPr>
                        <w:tc>
                          <w:tcPr>
                            <w:tcW w:w="126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8AE4CE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74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A788DDF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E79873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hAnsi="Arial"/>
                                <w:sz w:val="18"/>
                                <w:szCs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8D057F6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hAnsi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/>
                              </w:rPr>
                              <w:t xml:space="preserve">≥ </w:t>
                            </w: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13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BCB263A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[1]</w:t>
                            </w:r>
                          </w:p>
                        </w:tc>
                      </w:tr>
                      <w:tr w:rsidR="00B13BA7" w:rsidRPr="002C1ABD" w14:paraId="0A8AC50C" w14:textId="77777777" w:rsidTr="00121BF8">
                        <w:trPr>
                          <w:trHeight w:val="207"/>
                          <w:jc w:val="center"/>
                        </w:trPr>
                        <w:tc>
                          <w:tcPr>
                            <w:tcW w:w="126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73F6BAB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74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712579D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B7E95E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hAnsi="Arial"/>
                                <w:sz w:val="18"/>
                                <w:szCs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B8091FD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/>
                              </w:rPr>
                              <w:t xml:space="preserve">≥ </w:t>
                            </w: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13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E6D84C1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1</w:t>
                            </w:r>
                          </w:p>
                        </w:tc>
                      </w:tr>
                      <w:tr w:rsidR="00B13BA7" w:rsidRPr="002C1ABD" w14:paraId="1E388816" w14:textId="77777777" w:rsidTr="00121BF8">
                        <w:trPr>
                          <w:trHeight w:val="207"/>
                          <w:jc w:val="center"/>
                        </w:trPr>
                        <w:tc>
                          <w:tcPr>
                            <w:tcW w:w="1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8B6042D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174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9CAE945" w14:textId="77777777" w:rsidR="00B13BA7" w:rsidRPr="002C1ABD" w:rsidRDefault="00B13BA7" w:rsidP="00B13BA7">
                            <w:pPr>
                              <w:spacing w:after="0" w:line="259" w:lineRule="auto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63DB61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hAnsi="Arial"/>
                                <w:sz w:val="18"/>
                                <w:szCs w:val="18"/>
                                <w:lang w:val="sv-SE"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sv-SE" w:eastAsia="zh-CN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E3CD82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/>
                              </w:rPr>
                              <w:t xml:space="preserve">≥ </w:t>
                            </w: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3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34FFA0D" w14:textId="77777777" w:rsidR="00B13BA7" w:rsidRPr="002C1ABD" w:rsidRDefault="00B13BA7" w:rsidP="00B13BA7">
                            <w:pPr>
                              <w:keepNext/>
                              <w:keepLines/>
                              <w:spacing w:after="0" w:line="259" w:lineRule="auto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2C1ABD">
                              <w:rPr>
                                <w:rFonts w:ascii="Arial" w:hAnsi="Arial"/>
                                <w:sz w:val="18"/>
                                <w:szCs w:val="18"/>
                                <w:lang w:val="en-US" w:eastAsia="zh-CN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758964AD" w14:textId="77777777" w:rsidR="00CD42E2" w:rsidRDefault="00CD42E2" w:rsidP="00CD42E2"/>
                  </w:txbxContent>
                </v:textbox>
                <w10:anchorlock/>
              </v:shape>
            </w:pict>
          </mc:Fallback>
        </mc:AlternateContent>
      </w:r>
    </w:p>
    <w:p w14:paraId="601E8FBE" w14:textId="2C32168D" w:rsidR="006F0794" w:rsidRDefault="006F0794" w:rsidP="005470A2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>
        <w:rPr>
          <w:sz w:val="22"/>
          <w:szCs w:val="22"/>
        </w:rPr>
        <w:t xml:space="preserve">Defining requirements for </w:t>
      </w:r>
      <w:r>
        <w:rPr>
          <w:rFonts w:ascii="Microsoft Sans Serif" w:hAnsi="Microsoft Sans Serif" w:cs="Microsoft Sans Serif"/>
          <w:sz w:val="22"/>
          <w:szCs w:val="22"/>
        </w:rPr>
        <w:t>≤</w:t>
      </w:r>
      <w:r>
        <w:rPr>
          <w:sz w:val="22"/>
          <w:szCs w:val="22"/>
        </w:rPr>
        <w:t>48 PRBs as in Option1 is problematic since it doesn’t specify the minimum bandwidth</w:t>
      </w:r>
      <w:r w:rsidR="00BD0AE1">
        <w:rPr>
          <w:sz w:val="22"/>
          <w:szCs w:val="22"/>
        </w:rPr>
        <w:t xml:space="preserve"> to which the requirement would be applied.</w:t>
      </w:r>
      <w:r w:rsidR="0031210D">
        <w:rPr>
          <w:sz w:val="22"/>
          <w:szCs w:val="22"/>
        </w:rPr>
        <w:t xml:space="preserve"> I</w:t>
      </w:r>
      <w:r w:rsidR="00311182">
        <w:rPr>
          <w:sz w:val="22"/>
          <w:szCs w:val="22"/>
        </w:rPr>
        <w:t>t</w:t>
      </w:r>
      <w:r w:rsidR="0031210D">
        <w:rPr>
          <w:sz w:val="22"/>
          <w:szCs w:val="22"/>
        </w:rPr>
        <w:t xml:space="preserve"> is </w:t>
      </w:r>
      <w:r w:rsidR="00311182">
        <w:rPr>
          <w:sz w:val="22"/>
          <w:szCs w:val="22"/>
        </w:rPr>
        <w:t>un</w:t>
      </w:r>
      <w:r w:rsidR="0031210D">
        <w:rPr>
          <w:sz w:val="22"/>
          <w:szCs w:val="22"/>
        </w:rPr>
        <w:t>clear how RAN4 would derive the requirement from simulations</w:t>
      </w:r>
      <w:r w:rsidR="00311182">
        <w:rPr>
          <w:sz w:val="22"/>
          <w:szCs w:val="22"/>
        </w:rPr>
        <w:t xml:space="preserve"> so that it could be met </w:t>
      </w:r>
      <w:r w:rsidR="004F28FD">
        <w:rPr>
          <w:sz w:val="22"/>
          <w:szCs w:val="22"/>
        </w:rPr>
        <w:t>with lower SL PRS bandwidth values</w:t>
      </w:r>
      <w:r w:rsidR="0031210D">
        <w:rPr>
          <w:sz w:val="22"/>
          <w:szCs w:val="22"/>
        </w:rPr>
        <w:t>.</w:t>
      </w:r>
    </w:p>
    <w:p w14:paraId="2657C012" w14:textId="576F8BA7" w:rsidR="001F00FA" w:rsidRDefault="001F00FA" w:rsidP="005470A2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>
        <w:rPr>
          <w:rFonts w:eastAsiaTheme="minorEastAsia"/>
          <w:b/>
          <w:bCs/>
          <w:sz w:val="22"/>
          <w:szCs w:val="22"/>
          <w:lang w:eastAsia="zh-CN"/>
        </w:rPr>
        <w:t>Proposal</w:t>
      </w:r>
      <w:r w:rsidR="00A45293">
        <w:rPr>
          <w:rFonts w:eastAsiaTheme="minorEastAsia"/>
          <w:b/>
          <w:bCs/>
          <w:sz w:val="22"/>
          <w:szCs w:val="22"/>
          <w:lang w:eastAsia="zh-CN"/>
        </w:rPr>
        <w:t xml:space="preserve"> 1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: </w:t>
      </w:r>
      <w:r w:rsidR="004F2FDF">
        <w:rPr>
          <w:rFonts w:eastAsiaTheme="minorEastAsia"/>
          <w:b/>
          <w:bCs/>
          <w:sz w:val="22"/>
          <w:szCs w:val="22"/>
          <w:lang w:eastAsia="zh-CN"/>
        </w:rPr>
        <w:t>Define SL position measurement accuracy using the following structure, aligned with the simulation assumptions.</w:t>
      </w:r>
    </w:p>
    <w:tbl>
      <w:tblPr>
        <w:tblW w:w="6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1748"/>
        <w:gridCol w:w="992"/>
        <w:gridCol w:w="1135"/>
        <w:gridCol w:w="1367"/>
      </w:tblGrid>
      <w:tr w:rsidR="001F00FA" w:rsidRPr="00140B24" w14:paraId="7304D046" w14:textId="77777777" w:rsidTr="00E72564">
        <w:trPr>
          <w:trHeight w:val="408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D797" w14:textId="201BEE6F" w:rsidR="001F00FA" w:rsidRPr="00140B24" w:rsidRDefault="001F00FA" w:rsidP="00D83D25">
            <w:pPr>
              <w:spacing w:after="0" w:line="259" w:lineRule="auto"/>
              <w:jc w:val="center"/>
              <w:rPr>
                <w:rFonts w:ascii="Arial" w:eastAsia="DengXian" w:hAnsi="Arial"/>
                <w:b/>
                <w:sz w:val="18"/>
                <w:szCs w:val="18"/>
                <w:lang w:eastAsia="zh-CN"/>
              </w:rPr>
            </w:pPr>
            <w:r w:rsidRPr="00140B24">
              <w:rPr>
                <w:rFonts w:ascii="Arial" w:eastAsia="DengXian" w:hAnsi="Arial"/>
                <w:b/>
                <w:sz w:val="18"/>
                <w:szCs w:val="18"/>
                <w:lang w:eastAsia="zh-CN"/>
              </w:rPr>
              <w:t>Accuracy</w:t>
            </w:r>
            <w:r w:rsidR="00D83D25" w:rsidRPr="00C02337">
              <w:rPr>
                <w:rFonts w:ascii="Arial" w:eastAsia="DengXian" w:hAnsi="Arial"/>
                <w:b/>
                <w:sz w:val="18"/>
                <w:szCs w:val="18"/>
                <w:lang w:eastAsia="zh-CN"/>
              </w:rPr>
              <w:t xml:space="preserve"> (Tc)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7986" w14:textId="07ECCDA2" w:rsidR="001F00FA" w:rsidRPr="00140B24" w:rsidRDefault="001F00FA" w:rsidP="00D83D25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140B24">
              <w:rPr>
                <w:rFonts w:ascii="Arial" w:eastAsia="SimSun" w:hAnsi="Arial"/>
                <w:b/>
                <w:sz w:val="18"/>
                <w:szCs w:val="18"/>
                <w:lang w:val="en-US" w:eastAsia="zh-CN"/>
              </w:rPr>
              <w:t xml:space="preserve">SL </w:t>
            </w:r>
            <w:r w:rsidRPr="00140B24">
              <w:rPr>
                <w:rFonts w:ascii="Arial" w:eastAsia="SimSun" w:hAnsi="Arial"/>
                <w:b/>
                <w:sz w:val="18"/>
                <w:szCs w:val="18"/>
                <w:lang w:val="en-US"/>
              </w:rPr>
              <w:t>PRS Ês/Iot</w:t>
            </w:r>
            <w:r w:rsidR="00D83D25" w:rsidRPr="00C02337">
              <w:rPr>
                <w:rFonts w:ascii="Arial" w:eastAsia="SimSun" w:hAnsi="Arial"/>
                <w:b/>
                <w:sz w:val="18"/>
                <w:szCs w:val="18"/>
                <w:lang w:val="en-US"/>
              </w:rPr>
              <w:t xml:space="preserve"> (dB)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CFF6" w14:textId="5ECF9702" w:rsidR="001F00FA" w:rsidRPr="00140B24" w:rsidRDefault="001F00FA" w:rsidP="00D83D25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140B24">
              <w:rPr>
                <w:rFonts w:ascii="Arial" w:eastAsia="SimSun" w:hAnsi="Arial"/>
                <w:b/>
                <w:sz w:val="18"/>
                <w:szCs w:val="18"/>
                <w:lang w:val="zh-CN" w:eastAsia="zh-CN"/>
              </w:rPr>
              <w:t xml:space="preserve">SL </w:t>
            </w:r>
            <w:r w:rsidRPr="00140B24">
              <w:rPr>
                <w:rFonts w:ascii="Arial" w:eastAsia="SimSun" w:hAnsi="Arial"/>
                <w:b/>
                <w:sz w:val="18"/>
                <w:szCs w:val="18"/>
                <w:lang w:val="zh-CN"/>
              </w:rPr>
              <w:t>PRS SCS</w:t>
            </w:r>
            <w:r w:rsidR="00D83D25" w:rsidRPr="00C02337">
              <w:rPr>
                <w:rFonts w:ascii="Arial" w:eastAsia="SimSun" w:hAnsi="Arial"/>
                <w:b/>
                <w:sz w:val="18"/>
                <w:szCs w:val="18"/>
                <w:lang w:val="en-US"/>
              </w:rPr>
              <w:t xml:space="preserve"> (kHz)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F8BF" w14:textId="4CF9FECB" w:rsidR="001F00FA" w:rsidRPr="00140B24" w:rsidRDefault="001F00FA" w:rsidP="00D83D25">
            <w:pPr>
              <w:keepNext/>
              <w:keepLines/>
              <w:spacing w:after="0" w:line="259" w:lineRule="auto"/>
              <w:jc w:val="center"/>
              <w:rPr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r w:rsidRPr="00140B24">
              <w:rPr>
                <w:rFonts w:ascii="Arial" w:eastAsia="SimSun" w:hAnsi="Arial"/>
                <w:b/>
                <w:sz w:val="18"/>
                <w:szCs w:val="18"/>
                <w:lang w:val="zh-CN" w:eastAsia="zh-CN"/>
              </w:rPr>
              <w:t>SL PRS bandwidth</w:t>
            </w:r>
            <w:r w:rsidR="00D83D25" w:rsidRPr="00C02337">
              <w:rPr>
                <w:rFonts w:ascii="Arial" w:eastAsia="SimSun" w:hAnsi="Arial"/>
                <w:b/>
                <w:sz w:val="18"/>
                <w:szCs w:val="18"/>
                <w:lang w:val="en-US" w:eastAsia="zh-CN"/>
              </w:rPr>
              <w:t xml:space="preserve"> (num RB)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6BD6" w14:textId="77777777" w:rsidR="001F00FA" w:rsidRPr="00140B24" w:rsidRDefault="001F00FA" w:rsidP="00D83D25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b/>
                <w:sz w:val="18"/>
                <w:szCs w:val="18"/>
                <w:lang w:val="zh-CN" w:eastAsia="zh-CN"/>
              </w:rPr>
              <w:t>N</w:t>
            </w:r>
            <w:r w:rsidRPr="00140B24">
              <w:rPr>
                <w:rFonts w:ascii="Arial" w:eastAsia="SimSun" w:hAnsi="Arial"/>
                <w:b/>
                <w:sz w:val="18"/>
                <w:szCs w:val="18"/>
                <w:vertAlign w:val="subscript"/>
                <w:lang w:val="zh-CN" w:eastAsia="zh-CN"/>
              </w:rPr>
              <w:t>sample</w:t>
            </w:r>
          </w:p>
        </w:tc>
      </w:tr>
      <w:tr w:rsidR="001F00FA" w:rsidRPr="00140B24" w14:paraId="7D09DABD" w14:textId="77777777" w:rsidTr="00E72564">
        <w:trPr>
          <w:trHeight w:val="408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FE0D" w14:textId="77777777" w:rsidR="001F00FA" w:rsidRPr="00140B24" w:rsidRDefault="001F00FA" w:rsidP="00E72564">
            <w:pPr>
              <w:spacing w:after="0" w:line="259" w:lineRule="auto"/>
              <w:rPr>
                <w:rFonts w:ascii="Arial" w:eastAsia="DengXian" w:hAnsi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EC7F" w14:textId="77777777" w:rsidR="001F00FA" w:rsidRPr="00140B24" w:rsidRDefault="001F00FA" w:rsidP="00E72564">
            <w:pPr>
              <w:spacing w:after="0" w:line="259" w:lineRule="auto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B1AF" w14:textId="77777777" w:rsidR="001F00FA" w:rsidRPr="00140B24" w:rsidRDefault="001F00FA" w:rsidP="00E72564">
            <w:pPr>
              <w:spacing w:after="0" w:line="259" w:lineRule="auto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4FA0" w14:textId="77777777" w:rsidR="001F00FA" w:rsidRPr="00140B24" w:rsidRDefault="001F00FA" w:rsidP="00E72564">
            <w:pPr>
              <w:spacing w:after="0" w:line="259" w:lineRule="auto"/>
              <w:rPr>
                <w:rFonts w:ascii="Arial" w:eastAsia="DengXian" w:hAnsi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B125" w14:textId="77777777" w:rsidR="001F00FA" w:rsidRPr="00140B24" w:rsidRDefault="001F00FA" w:rsidP="00E72564">
            <w:pPr>
              <w:spacing w:after="0" w:line="259" w:lineRule="auto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</w:p>
        </w:tc>
      </w:tr>
      <w:tr w:rsidR="001F00FA" w:rsidRPr="00140B24" w14:paraId="09D72597" w14:textId="77777777" w:rsidTr="00E72564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A237" w14:textId="77777777" w:rsidR="001F00FA" w:rsidRPr="00140B24" w:rsidRDefault="001F00FA" w:rsidP="00E72564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[TBD]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0E84" w14:textId="77777777" w:rsidR="001F00FA" w:rsidRPr="00140B24" w:rsidRDefault="001F00FA" w:rsidP="00E72564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sv-SE" w:eastAsia="zh-CN"/>
              </w:rPr>
              <w:t>(Ês/Iot)ref ≥</w:t>
            </w:r>
            <w:r w:rsidRPr="00140B24">
              <w:rPr>
                <w:rFonts w:ascii="Arial" w:eastAsia="SimSun" w:hAnsi="Arial" w:hint="eastAsia"/>
                <w:sz w:val="18"/>
                <w:szCs w:val="18"/>
                <w:lang w:val="sv-SE" w:eastAsia="zh-CN"/>
              </w:rPr>
              <w:t>TBD</w:t>
            </w:r>
          </w:p>
          <w:p w14:paraId="66F1C56D" w14:textId="77777777" w:rsidR="001F00FA" w:rsidRPr="00140B24" w:rsidRDefault="001F00FA" w:rsidP="00E72564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sv-SE" w:eastAsia="zh-CN"/>
              </w:rPr>
              <w:t xml:space="preserve"> (Ês/Iot)i ≥</w:t>
            </w:r>
            <w:r w:rsidRPr="00140B24">
              <w:rPr>
                <w:rFonts w:ascii="Arial" w:eastAsia="SimSun" w:hAnsi="Arial" w:hint="eastAsia"/>
                <w:sz w:val="18"/>
                <w:szCs w:val="18"/>
                <w:lang w:val="sv-SE" w:eastAsia="zh-CN"/>
              </w:rPr>
              <w:t>TBD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E0E1" w14:textId="77777777" w:rsidR="001F00FA" w:rsidRPr="00140B24" w:rsidRDefault="001F00FA" w:rsidP="00E72564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val="sv-SE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sv-SE" w:eastAsia="zh-CN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025D" w14:textId="2382D9FA" w:rsidR="001F00FA" w:rsidRPr="00140B24" w:rsidRDefault="001F00FA" w:rsidP="00E72564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="00655980"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6F79" w14:textId="2DC08C51" w:rsidR="001F00FA" w:rsidRPr="00140B24" w:rsidRDefault="00EE2303" w:rsidP="00E72564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[</w:t>
            </w:r>
            <w:r w:rsidR="00655980"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1</w:t>
            </w:r>
            <w:r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]</w:t>
            </w:r>
          </w:p>
        </w:tc>
      </w:tr>
      <w:tr w:rsidR="001F00FA" w:rsidRPr="00140B24" w14:paraId="2346A538" w14:textId="77777777" w:rsidTr="00E72564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C0EA" w14:textId="77777777" w:rsidR="001F00FA" w:rsidRPr="00140B24" w:rsidRDefault="001F00FA" w:rsidP="00E72564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872E" w14:textId="77777777" w:rsidR="001F00FA" w:rsidRPr="00140B24" w:rsidRDefault="001F00FA" w:rsidP="00E72564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D611" w14:textId="77777777" w:rsidR="001F00FA" w:rsidRPr="00140B24" w:rsidRDefault="001F00FA" w:rsidP="00E72564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val="sv-SE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024B" w14:textId="3B3DBE93" w:rsidR="001F00FA" w:rsidRPr="00140B24" w:rsidRDefault="001F00FA" w:rsidP="00E72564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="00655980"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F952" w14:textId="77777777" w:rsidR="001F00FA" w:rsidRPr="00140B24" w:rsidRDefault="001F00FA" w:rsidP="00E72564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1</w:t>
            </w:r>
          </w:p>
        </w:tc>
      </w:tr>
      <w:tr w:rsidR="001F00FA" w:rsidRPr="00140B24" w14:paraId="56FDD9EA" w14:textId="77777777" w:rsidTr="00E72564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146E" w14:textId="77777777" w:rsidR="001F00FA" w:rsidRPr="00140B24" w:rsidRDefault="001F00FA" w:rsidP="00E72564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[TBD]</w:t>
            </w: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BDEB" w14:textId="77777777" w:rsidR="001F00FA" w:rsidRPr="00140B24" w:rsidRDefault="001F00FA" w:rsidP="00E72564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A0D0" w14:textId="77777777" w:rsidR="001F00FA" w:rsidRPr="00140B24" w:rsidRDefault="001F00FA" w:rsidP="00E72564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sv-SE" w:eastAsia="zh-CN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0722" w14:textId="77777777" w:rsidR="001F00FA" w:rsidRPr="00140B24" w:rsidRDefault="001F00FA" w:rsidP="00E72564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6655" w14:textId="77777777" w:rsidR="001F00FA" w:rsidRPr="00140B24" w:rsidRDefault="001F00FA" w:rsidP="00E72564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4</w:t>
            </w:r>
          </w:p>
        </w:tc>
      </w:tr>
      <w:tr w:rsidR="001E1EC5" w:rsidRPr="00C02337" w14:paraId="27979A01" w14:textId="77777777" w:rsidTr="00E72564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9113" w14:textId="77777777" w:rsidR="001E1EC5" w:rsidRPr="00C02337" w:rsidRDefault="001E1EC5" w:rsidP="001E1EC5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63DC" w14:textId="77777777" w:rsidR="001E1EC5" w:rsidRPr="00C02337" w:rsidRDefault="001E1EC5" w:rsidP="001E1EC5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E695" w14:textId="77777777" w:rsidR="001E1EC5" w:rsidRPr="00C02337" w:rsidRDefault="001E1EC5" w:rsidP="001E1EC5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BF1E" w14:textId="23C99921" w:rsidR="001E1EC5" w:rsidRPr="00C02337" w:rsidRDefault="001E1EC5" w:rsidP="001E1EC5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val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48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A555" w14:textId="2DE73289" w:rsidR="001E1EC5" w:rsidRPr="00C02337" w:rsidRDefault="00EE2303" w:rsidP="001E1EC5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[</w:t>
            </w:r>
            <w:r w:rsidR="001E1EC5"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1</w:t>
            </w:r>
            <w:r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]</w:t>
            </w:r>
          </w:p>
        </w:tc>
      </w:tr>
      <w:tr w:rsidR="001E1EC5" w:rsidRPr="00140B24" w14:paraId="17F8CECA" w14:textId="77777777" w:rsidTr="00E72564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DCC4" w14:textId="77777777" w:rsidR="001E1EC5" w:rsidRPr="00140B24" w:rsidRDefault="001E1EC5" w:rsidP="001E1EC5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4796" w14:textId="77777777" w:rsidR="001E1EC5" w:rsidRPr="00140B24" w:rsidRDefault="001E1EC5" w:rsidP="001E1EC5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0D0D" w14:textId="77777777" w:rsidR="001E1EC5" w:rsidRPr="00140B24" w:rsidRDefault="001E1EC5" w:rsidP="001E1EC5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711B" w14:textId="4E84B1C2" w:rsidR="001E1EC5" w:rsidRPr="00140B24" w:rsidRDefault="001E1EC5" w:rsidP="001E1EC5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FA4B" w14:textId="77777777" w:rsidR="001E1EC5" w:rsidRPr="00140B24" w:rsidRDefault="001E1EC5" w:rsidP="001E1EC5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1</w:t>
            </w:r>
          </w:p>
        </w:tc>
      </w:tr>
      <w:tr w:rsidR="001E1EC5" w:rsidRPr="00140B24" w14:paraId="1F7E3542" w14:textId="77777777" w:rsidTr="00E72564">
        <w:trPr>
          <w:trHeight w:val="207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D00F" w14:textId="77777777" w:rsidR="001E1EC5" w:rsidRPr="00140B24" w:rsidRDefault="001E1EC5" w:rsidP="001E1EC5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[TBD]</w:t>
            </w: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9D87" w14:textId="77777777" w:rsidR="001E1EC5" w:rsidRPr="00140B24" w:rsidRDefault="001E1EC5" w:rsidP="001E1EC5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01DB" w14:textId="77777777" w:rsidR="001E1EC5" w:rsidRPr="00140B24" w:rsidRDefault="001E1EC5" w:rsidP="001E1EC5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sv-SE" w:eastAsia="zh-CN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2923" w14:textId="77777777" w:rsidR="001E1EC5" w:rsidRPr="00140B24" w:rsidRDefault="001E1EC5" w:rsidP="001E1EC5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2A37" w14:textId="77777777" w:rsidR="001E1EC5" w:rsidRPr="00140B24" w:rsidRDefault="001E1EC5" w:rsidP="001E1EC5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4</w:t>
            </w:r>
          </w:p>
        </w:tc>
      </w:tr>
    </w:tbl>
    <w:p w14:paraId="10474F82" w14:textId="77777777" w:rsidR="001F00FA" w:rsidRDefault="001F00FA" w:rsidP="005470A2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</w:p>
    <w:p w14:paraId="18FE6635" w14:textId="7ADD9348" w:rsidR="004F28FD" w:rsidRPr="00C944C6" w:rsidRDefault="004F28FD" w:rsidP="005470A2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 w:val="22"/>
          <w:szCs w:val="22"/>
          <w:lang w:eastAsia="zh-CN"/>
        </w:rPr>
      </w:pPr>
      <w:r w:rsidRPr="00C944C6">
        <w:rPr>
          <w:rFonts w:eastAsiaTheme="minorEastAsia"/>
          <w:sz w:val="22"/>
          <w:szCs w:val="22"/>
          <w:lang w:eastAsia="zh-CN"/>
        </w:rPr>
        <w:t xml:space="preserve">RAN4 previously agreed </w:t>
      </w:r>
      <w:r w:rsidR="004C2076" w:rsidRPr="00C944C6">
        <w:rPr>
          <w:rFonts w:eastAsiaTheme="minorEastAsia"/>
          <w:sz w:val="22"/>
          <w:szCs w:val="22"/>
          <w:lang w:eastAsia="zh-CN"/>
        </w:rPr>
        <w:t xml:space="preserve">to define accuracy requirements for both fully staggered and partially staggered SL PRS patterns. </w:t>
      </w:r>
      <w:r w:rsidR="00C944C6" w:rsidRPr="00C944C6">
        <w:rPr>
          <w:rFonts w:eastAsiaTheme="minorEastAsia"/>
          <w:sz w:val="22"/>
          <w:szCs w:val="22"/>
          <w:lang w:eastAsia="zh-CN"/>
        </w:rPr>
        <w:t>At least for AWGN, our view is that RAN4 can define one set of requirements applicable to both cases.</w:t>
      </w:r>
    </w:p>
    <w:p w14:paraId="42FD4A29" w14:textId="0F00B45F" w:rsidR="005470A2" w:rsidRDefault="005470A2" w:rsidP="005470A2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 w:rsidRPr="00104E92">
        <w:rPr>
          <w:rFonts w:eastAsiaTheme="minorEastAsia"/>
          <w:b/>
          <w:bCs/>
          <w:sz w:val="22"/>
          <w:szCs w:val="22"/>
          <w:lang w:eastAsia="zh-CN"/>
        </w:rPr>
        <w:t xml:space="preserve">Proposal </w:t>
      </w:r>
      <w:r w:rsidR="00A45293">
        <w:rPr>
          <w:rFonts w:eastAsiaTheme="minorEastAsia"/>
          <w:b/>
          <w:bCs/>
          <w:sz w:val="22"/>
          <w:szCs w:val="22"/>
          <w:lang w:eastAsia="zh-CN"/>
        </w:rPr>
        <w:t>2</w:t>
      </w:r>
      <w:r w:rsidRPr="00104E92">
        <w:rPr>
          <w:rFonts w:eastAsiaTheme="minorEastAsia"/>
          <w:b/>
          <w:bCs/>
          <w:sz w:val="22"/>
          <w:szCs w:val="22"/>
          <w:lang w:eastAsia="zh-CN"/>
        </w:rPr>
        <w:t xml:space="preserve">: </w:t>
      </w:r>
      <w:r w:rsidR="005B0EF6">
        <w:rPr>
          <w:rFonts w:eastAsiaTheme="minorEastAsia"/>
          <w:b/>
          <w:bCs/>
          <w:sz w:val="22"/>
          <w:szCs w:val="22"/>
          <w:lang w:eastAsia="zh-CN"/>
        </w:rPr>
        <w:t>At least for AWGN, d</w:t>
      </w:r>
      <w:r w:rsidRPr="00104E92">
        <w:rPr>
          <w:rFonts w:eastAsiaTheme="minorEastAsia"/>
          <w:b/>
          <w:bCs/>
          <w:sz w:val="22"/>
          <w:szCs w:val="22"/>
          <w:lang w:eastAsia="zh-CN"/>
        </w:rPr>
        <w:t>efine one set of measurement accuracy requirements applicable to fully staggered and partially staggered (half comb) SL PRS.</w:t>
      </w:r>
    </w:p>
    <w:p w14:paraId="2CE75C05" w14:textId="2BA22028" w:rsidR="00342FE2" w:rsidRPr="00A45293" w:rsidRDefault="005470A2" w:rsidP="00A4529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 w:rsidRPr="00203CBA">
        <w:rPr>
          <w:rFonts w:eastAsiaTheme="minorEastAsia"/>
          <w:b/>
          <w:bCs/>
          <w:sz w:val="22"/>
          <w:szCs w:val="22"/>
          <w:lang w:eastAsia="zh-CN"/>
        </w:rPr>
        <w:t>Proposal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="00A45293">
        <w:rPr>
          <w:rFonts w:eastAsiaTheme="minorEastAsia"/>
          <w:b/>
          <w:bCs/>
          <w:sz w:val="22"/>
          <w:szCs w:val="22"/>
          <w:lang w:eastAsia="zh-CN"/>
        </w:rPr>
        <w:t>3</w:t>
      </w:r>
      <w:r w:rsidRPr="00203CBA">
        <w:rPr>
          <w:rFonts w:eastAsiaTheme="minorEastAsia"/>
          <w:b/>
          <w:bCs/>
          <w:sz w:val="22"/>
          <w:szCs w:val="22"/>
          <w:lang w:eastAsia="zh-CN"/>
        </w:rPr>
        <w:t xml:space="preserve">: For measurement accuracy requirements with </w:t>
      </w:r>
      <w:r>
        <w:rPr>
          <w:rFonts w:eastAsiaTheme="minorEastAsia"/>
          <w:b/>
          <w:bCs/>
          <w:sz w:val="22"/>
          <w:szCs w:val="22"/>
          <w:lang w:eastAsia="zh-CN"/>
        </w:rPr>
        <w:t>multiple samples (</w:t>
      </w:r>
      <w:r w:rsidRPr="00203CBA">
        <w:rPr>
          <w:rFonts w:eastAsiaTheme="minorEastAsia"/>
          <w:b/>
          <w:bCs/>
          <w:sz w:val="22"/>
          <w:szCs w:val="22"/>
          <w:lang w:eastAsia="zh-CN"/>
        </w:rPr>
        <w:t>Nsample = 4</w:t>
      </w:r>
      <w:r>
        <w:rPr>
          <w:rFonts w:eastAsiaTheme="minorEastAsia"/>
          <w:b/>
          <w:bCs/>
          <w:sz w:val="22"/>
          <w:szCs w:val="22"/>
          <w:lang w:eastAsia="zh-CN"/>
        </w:rPr>
        <w:t>)</w:t>
      </w:r>
      <w:r w:rsidRPr="00203CBA">
        <w:rPr>
          <w:rFonts w:eastAsiaTheme="minorEastAsia"/>
          <w:b/>
          <w:bCs/>
          <w:sz w:val="22"/>
          <w:szCs w:val="22"/>
          <w:lang w:eastAsia="zh-CN"/>
        </w:rPr>
        <w:t>, do not assume coherent combining between samples.</w:t>
      </w:r>
    </w:p>
    <w:p w14:paraId="4C1A4E7E" w14:textId="02B144F6" w:rsidR="0050116D" w:rsidRDefault="0050116D" w:rsidP="0050116D">
      <w:pPr>
        <w:rPr>
          <w:sz w:val="22"/>
          <w:szCs w:val="22"/>
        </w:rPr>
      </w:pPr>
      <w:r>
        <w:rPr>
          <w:sz w:val="22"/>
          <w:szCs w:val="22"/>
        </w:rPr>
        <w:t xml:space="preserve">For SL RSTD and </w:t>
      </w:r>
      <w:r w:rsidR="00DA79A2">
        <w:rPr>
          <w:sz w:val="22"/>
          <w:szCs w:val="22"/>
        </w:rPr>
        <w:t xml:space="preserve">SL </w:t>
      </w:r>
      <w:r>
        <w:rPr>
          <w:sz w:val="22"/>
          <w:szCs w:val="22"/>
        </w:rPr>
        <w:t>Rx-Tx, we propose</w:t>
      </w:r>
      <w:r w:rsidR="00DC44A8">
        <w:rPr>
          <w:sz w:val="22"/>
          <w:szCs w:val="22"/>
        </w:rPr>
        <w:t>d</w:t>
      </w:r>
      <w:r>
        <w:rPr>
          <w:sz w:val="22"/>
          <w:szCs w:val="22"/>
        </w:rPr>
        <w:t xml:space="preserve"> </w:t>
      </w:r>
      <w:r w:rsidR="00DC44A8">
        <w:rPr>
          <w:sz w:val="22"/>
          <w:szCs w:val="22"/>
        </w:rPr>
        <w:t xml:space="preserve">in our previous paper </w:t>
      </w:r>
      <w:r>
        <w:rPr>
          <w:sz w:val="22"/>
          <w:szCs w:val="22"/>
        </w:rPr>
        <w:t xml:space="preserve">to follow the approach developed in Rel-16/17 NR positioning whereby the measurement accuracy is expressed as the sum of multiple components comprising simulated measurement performance and various margins. </w:t>
      </w:r>
      <w:r w:rsidR="00A038D3">
        <w:rPr>
          <w:sz w:val="22"/>
          <w:szCs w:val="22"/>
        </w:rPr>
        <w:t>In RAN4</w:t>
      </w:r>
      <w:r w:rsidR="002052CE">
        <w:rPr>
          <w:sz w:val="22"/>
          <w:szCs w:val="22"/>
        </w:rPr>
        <w:t>#110bis it was partially agreed to follow th</w:t>
      </w:r>
      <w:r w:rsidR="005D3FE8">
        <w:rPr>
          <w:sz w:val="22"/>
          <w:szCs w:val="22"/>
        </w:rPr>
        <w:t>e same</w:t>
      </w:r>
      <w:r w:rsidR="002052CE">
        <w:rPr>
          <w:sz w:val="22"/>
          <w:szCs w:val="22"/>
        </w:rPr>
        <w:t xml:space="preserve"> approach</w:t>
      </w:r>
      <w:r w:rsidR="00AE7415">
        <w:rPr>
          <w:sz w:val="22"/>
          <w:szCs w:val="22"/>
        </w:rPr>
        <w:t>,</w:t>
      </w:r>
      <w:r w:rsidR="002052CE">
        <w:rPr>
          <w:sz w:val="22"/>
          <w:szCs w:val="22"/>
        </w:rPr>
        <w:t xml:space="preserve"> but the RF </w:t>
      </w:r>
      <w:r w:rsidR="00953A37">
        <w:rPr>
          <w:sz w:val="22"/>
          <w:szCs w:val="22"/>
        </w:rPr>
        <w:t>calibration margins were left in square brackets.</w:t>
      </w:r>
      <w:r w:rsidR="00FC6D68">
        <w:rPr>
          <w:sz w:val="22"/>
          <w:szCs w:val="22"/>
        </w:rPr>
        <w:t xml:space="preserve"> In our view, RAN4 should account for </w:t>
      </w:r>
      <w:r w:rsidR="00693DCF">
        <w:rPr>
          <w:sz w:val="22"/>
          <w:szCs w:val="22"/>
        </w:rPr>
        <w:t>group delay</w:t>
      </w:r>
      <w:r w:rsidR="00FC6D68">
        <w:rPr>
          <w:sz w:val="22"/>
          <w:szCs w:val="22"/>
        </w:rPr>
        <w:t xml:space="preserve"> calibration errors</w:t>
      </w:r>
      <w:r w:rsidR="00693DCF">
        <w:rPr>
          <w:sz w:val="22"/>
          <w:szCs w:val="22"/>
        </w:rPr>
        <w:t xml:space="preserve"> for the timing measurements as was done in Uu positioning. There is nothing fundamentally different </w:t>
      </w:r>
      <w:r w:rsidR="000A00EF">
        <w:rPr>
          <w:sz w:val="22"/>
          <w:szCs w:val="22"/>
        </w:rPr>
        <w:t>in SL positioning</w:t>
      </w:r>
      <w:r w:rsidR="00AE7415">
        <w:rPr>
          <w:sz w:val="22"/>
          <w:szCs w:val="22"/>
        </w:rPr>
        <w:t>.</w:t>
      </w:r>
    </w:p>
    <w:p w14:paraId="2B913C57" w14:textId="7FDA5951" w:rsidR="008C54CD" w:rsidRDefault="008C54CD" w:rsidP="0050116D">
      <w:pPr>
        <w:spacing w:after="120"/>
        <w:rPr>
          <w:b/>
          <w:bCs/>
          <w:sz w:val="22"/>
          <w:szCs w:val="22"/>
        </w:rPr>
      </w:pPr>
      <w:r w:rsidRPr="002D0E34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76A17A6C" wp14:editId="7EF77C16">
                <wp:extent cx="6078220" cy="4176395"/>
                <wp:effectExtent l="0" t="0" r="17780" b="14605"/>
                <wp:docPr id="2136119190" name="Text Box 2136119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17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48D0D" w14:textId="77777777" w:rsidR="008C54CD" w:rsidRPr="00401442" w:rsidRDefault="008C54CD" w:rsidP="008C54CD">
                            <w:pPr>
                              <w:keepNext/>
                              <w:keepLines/>
                              <w:tabs>
                                <w:tab w:val="left" w:pos="2040"/>
                              </w:tabs>
                              <w:spacing w:before="120" w:line="259" w:lineRule="auto"/>
                              <w:outlineLvl w:val="3"/>
                              <w:rPr>
                                <w:rFonts w:ascii="Arial" w:eastAsia="SimSun" w:hAnsi="Arial"/>
                                <w:b/>
                                <w:u w:val="single"/>
                                <w:lang w:val="sv-SE" w:eastAsia="zh-CN"/>
                              </w:rPr>
                            </w:pPr>
                            <w:r w:rsidRPr="00401442">
                              <w:rPr>
                                <w:rFonts w:ascii="Arial" w:eastAsia="SimSun" w:hAnsi="Arial"/>
                                <w:b/>
                                <w:u w:val="single"/>
                                <w:lang w:val="sv-SE" w:eastAsia="zh-CN"/>
                              </w:rPr>
                              <w:t xml:space="preserve">Issue </w:t>
                            </w:r>
                            <w:r w:rsidRPr="00401442">
                              <w:rPr>
                                <w:rFonts w:ascii="Arial" w:eastAsia="DengXian" w:hAnsi="Arial" w:hint="eastAsia"/>
                                <w:b/>
                                <w:u w:val="single"/>
                                <w:lang w:val="sv-SE" w:eastAsia="zh-CN"/>
                              </w:rPr>
                              <w:t>3</w:t>
                            </w:r>
                            <w:r w:rsidRPr="00401442">
                              <w:rPr>
                                <w:rFonts w:ascii="Arial" w:eastAsia="SimSun" w:hAnsi="Arial"/>
                                <w:b/>
                                <w:u w:val="single"/>
                                <w:lang w:val="sv-SE" w:eastAsia="zh-CN"/>
                              </w:rPr>
                              <w:t>-1</w:t>
                            </w:r>
                            <w:r w:rsidRPr="00401442">
                              <w:rPr>
                                <w:rFonts w:ascii="Arial" w:eastAsia="SimSun" w:hAnsi="Arial" w:hint="eastAsia"/>
                                <w:b/>
                                <w:u w:val="single"/>
                                <w:lang w:val="sv-SE" w:eastAsia="zh-CN"/>
                              </w:rPr>
                              <w:t>-</w:t>
                            </w:r>
                            <w:r w:rsidRPr="00401442">
                              <w:rPr>
                                <w:rFonts w:ascii="Arial" w:eastAsia="DengXian" w:hAnsi="Arial" w:hint="eastAsia"/>
                                <w:b/>
                                <w:u w:val="single"/>
                                <w:lang w:val="sv-SE" w:eastAsia="zh-CN"/>
                              </w:rPr>
                              <w:t>5</w:t>
                            </w:r>
                            <w:r w:rsidRPr="00401442">
                              <w:rPr>
                                <w:rFonts w:ascii="Arial" w:eastAsia="SimSun" w:hAnsi="Arial"/>
                                <w:b/>
                                <w:u w:val="single"/>
                                <w:lang w:val="sv-SE" w:eastAsia="zh-CN"/>
                              </w:rPr>
                              <w:t>:</w:t>
                            </w:r>
                            <w:r w:rsidRPr="00401442">
                              <w:rPr>
                                <w:rFonts w:ascii="Arial" w:eastAsia="SimSun" w:hAnsi="Arial" w:hint="eastAsia"/>
                                <w:b/>
                                <w:u w:val="single"/>
                                <w:lang w:val="sv-SE" w:eastAsia="zh-CN"/>
                              </w:rPr>
                              <w:t xml:space="preserve"> RF calibration margins</w:t>
                            </w:r>
                          </w:p>
                          <w:p w14:paraId="78641572" w14:textId="77777777" w:rsidR="008C54CD" w:rsidRPr="00401442" w:rsidRDefault="008C54CD" w:rsidP="008C54CD">
                            <w:p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401442">
                              <w:rPr>
                                <w:rFonts w:eastAsia="SimSun"/>
                                <w:lang w:eastAsia="zh-CN"/>
                              </w:rPr>
                              <w:t>Proposals</w:t>
                            </w:r>
                          </w:p>
                          <w:p w14:paraId="32979BA5" w14:textId="77777777" w:rsidR="008C54CD" w:rsidRPr="00401442" w:rsidRDefault="008C54CD" w:rsidP="008C54CD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57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401442">
                              <w:rPr>
                                <w:rFonts w:eastAsia="SimSun"/>
                                <w:lang w:eastAsia="zh-CN"/>
                              </w:rPr>
                              <w:t xml:space="preserve">Option </w:t>
                            </w:r>
                            <w:r w:rsidRPr="00401442">
                              <w:rPr>
                                <w:rFonts w:eastAsia="SimSun" w:hint="eastAsia"/>
                                <w:lang w:eastAsia="zh-CN"/>
                              </w:rPr>
                              <w:t>1</w:t>
                            </w:r>
                            <w:r w:rsidRPr="00401442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7D3ACBB3" w14:textId="77777777" w:rsidR="008C54CD" w:rsidRPr="00401442" w:rsidRDefault="008C54CD" w:rsidP="008C54CD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296"/>
                              <w:textAlignment w:val="baseline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401442">
                              <w:rPr>
                                <w:rFonts w:eastAsia="SimSun"/>
                                <w:lang w:eastAsia="zh-CN"/>
                              </w:rPr>
                              <w:t>Same RF margins are considered for SL PRS accuracy requirements as in Uu, exact values for the margins are FFS.</w:t>
                            </w:r>
                            <w:r w:rsidRPr="00401442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</w:t>
                            </w:r>
                          </w:p>
                          <w:p w14:paraId="53A58C29" w14:textId="77777777" w:rsidR="008C54CD" w:rsidRPr="00401442" w:rsidRDefault="008C54CD" w:rsidP="008C54CD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57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401442">
                              <w:rPr>
                                <w:rFonts w:eastAsia="SimSun"/>
                                <w:lang w:eastAsia="zh-CN"/>
                              </w:rPr>
                              <w:t xml:space="preserve">Option </w:t>
                            </w:r>
                            <w:r w:rsidRPr="00401442">
                              <w:rPr>
                                <w:rFonts w:eastAsia="SimSun" w:hint="eastAsia"/>
                                <w:lang w:eastAsia="zh-CN"/>
                              </w:rPr>
                              <w:t>2</w:t>
                            </w:r>
                            <w:r w:rsidRPr="00401442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10FEDDBC" w14:textId="77777777" w:rsidR="008C54CD" w:rsidRPr="00401442" w:rsidRDefault="008C54CD" w:rsidP="008C54CD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120" w:line="259" w:lineRule="auto"/>
                              <w:ind w:left="129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01442">
                              <w:rPr>
                                <w:rFonts w:eastAsia="SimSun"/>
                                <w:lang w:eastAsia="zh-CN"/>
                              </w:rPr>
                              <w:t>Define the RF calibration margin for SL RSTD measurements in FR1 using the following structure</w:t>
                            </w:r>
                            <w:r w:rsidRPr="00401442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tbl>
                            <w:tblPr>
                              <w:tblStyle w:val="TableGrid61"/>
                              <w:tblW w:w="0" w:type="auto"/>
                              <w:jc w:val="center"/>
                              <w:tblInd w:w="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12"/>
                              <w:gridCol w:w="1212"/>
                              <w:gridCol w:w="1212"/>
                              <w:gridCol w:w="1186"/>
                            </w:tblGrid>
                            <w:tr w:rsidR="008C54CD" w:rsidRPr="00401442" w14:paraId="62EAE962" w14:textId="77777777" w:rsidTr="0042451F">
                              <w:trPr>
                                <w:trHeight w:val="127"/>
                                <w:jc w:val="center"/>
                              </w:trPr>
                              <w:tc>
                                <w:tcPr>
                                  <w:tcW w:w="3636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C8D2ACC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  <w:t>PRS BW (RB number)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EAFA21B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Yu Mincho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  <w:t>Margin (Tc)</w:t>
                                  </w:r>
                                </w:p>
                              </w:tc>
                            </w:tr>
                            <w:tr w:rsidR="008C54CD" w:rsidRPr="00401442" w14:paraId="44C3BC71" w14:textId="77777777" w:rsidTr="0042451F">
                              <w:trPr>
                                <w:trHeight w:val="126"/>
                                <w:jc w:val="center"/>
                              </w:trPr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9082CF1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  <w:t>SCS=15kHz</w:t>
                                  </w:r>
                                </w:p>
                              </w:tc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9B0F94E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Calibri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  <w:t>SCS=30kHz</w:t>
                                  </w:r>
                                </w:p>
                              </w:tc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5592AC9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  <w:t>SCS=60kHz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CB27D4" w14:textId="77777777" w:rsidR="008C54CD" w:rsidRPr="00401442" w:rsidRDefault="008C54CD" w:rsidP="00401442">
                                  <w:pPr>
                                    <w:spacing w:after="0"/>
                                    <w:rPr>
                                      <w:rFonts w:ascii="Arial" w:eastAsia="Yu Mincho" w:hAnsi="Arial"/>
                                      <w:b/>
                                      <w:kern w:val="2"/>
                                      <w:sz w:val="18"/>
                                      <w:szCs w:val="22"/>
                                      <w:lang w:eastAsia="ko-KR"/>
                                      <w14:ligatures w14:val="standardContextual"/>
                                    </w:rPr>
                                  </w:pPr>
                                </w:p>
                              </w:tc>
                            </w:tr>
                            <w:tr w:rsidR="008C54CD" w:rsidRPr="00401442" w14:paraId="7D33E07F" w14:textId="77777777" w:rsidTr="0042451F">
                              <w:trPr>
                                <w:trHeight w:val="46"/>
                                <w:jc w:val="center"/>
                              </w:trPr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4211F62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 xml:space="preserve">≥ </w:t>
                                  </w: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5BDAE65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 xml:space="preserve">≥ </w:t>
                                  </w: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8D83094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DengXian" w:hAnsi="Arial"/>
                                      <w:sz w:val="18"/>
                                      <w:lang w:val="zh-CN" w:eastAsia="ko-KR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8CCA071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Z1</w:t>
                                  </w:r>
                                </w:p>
                              </w:tc>
                            </w:tr>
                            <w:tr w:rsidR="008C54CD" w:rsidRPr="00401442" w14:paraId="6E4B1AB5" w14:textId="77777777" w:rsidTr="0042451F">
                              <w:trPr>
                                <w:trHeight w:val="46"/>
                                <w:jc w:val="center"/>
                              </w:trPr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A3852FC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 xml:space="preserve">≥ </w:t>
                                  </w: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DD46848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 xml:space="preserve">≥ </w:t>
                                  </w: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8B19117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 xml:space="preserve">≥ </w:t>
                                  </w: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F17C772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lang w:val="zh-CN" w:eastAsia="ko-KR"/>
                                    </w:rPr>
                                    <w:t>Z2</w:t>
                                  </w:r>
                                </w:p>
                              </w:tc>
                            </w:tr>
                            <w:tr w:rsidR="008C54CD" w:rsidRPr="00401442" w14:paraId="4416E7C6" w14:textId="77777777" w:rsidTr="0042451F">
                              <w:trPr>
                                <w:trHeight w:val="46"/>
                                <w:jc w:val="center"/>
                              </w:trPr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4C77BB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DengXian" w:hAnsi="Arial"/>
                                      <w:sz w:val="18"/>
                                      <w:lang w:val="zh-CN" w:eastAsia="ko-KR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9A2303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 xml:space="preserve">≥ </w:t>
                                  </w: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12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3E2160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DengXian" w:hAnsi="Arial"/>
                                      <w:sz w:val="18"/>
                                      <w:lang w:val="zh-CN" w:eastAsia="ko-KR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11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93404E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lang w:val="zh-CN" w:eastAsia="ko-KR"/>
                                    </w:rPr>
                                    <w:t>Z3</w:t>
                                  </w:r>
                                </w:p>
                              </w:tc>
                            </w:tr>
                          </w:tbl>
                          <w:p w14:paraId="3DC65F16" w14:textId="77777777" w:rsidR="008C54CD" w:rsidRPr="00401442" w:rsidRDefault="008C54CD" w:rsidP="008C54CD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120" w:line="259" w:lineRule="auto"/>
                              <w:ind w:left="129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01442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Define the RF calibration margin for SL Rx-Tx measurements in FR1 using the following structure:</w:t>
                            </w:r>
                          </w:p>
                          <w:tbl>
                            <w:tblPr>
                              <w:tblStyle w:val="TableGrid61"/>
                              <w:tblW w:w="0" w:type="auto"/>
                              <w:jc w:val="center"/>
                              <w:tblInd w:w="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70"/>
                              <w:gridCol w:w="1470"/>
                              <w:gridCol w:w="1470"/>
                              <w:gridCol w:w="1800"/>
                            </w:tblGrid>
                            <w:tr w:rsidR="008C54CD" w:rsidRPr="00401442" w14:paraId="372C67AC" w14:textId="77777777" w:rsidTr="0042451F">
                              <w:trPr>
                                <w:trHeight w:val="263"/>
                                <w:jc w:val="center"/>
                              </w:trPr>
                              <w:tc>
                                <w:tcPr>
                                  <w:tcW w:w="441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3AA5C1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DengXian" w:hAnsi="Arial"/>
                                      <w:sz w:val="18"/>
                                      <w:lang w:val="en-US" w:eastAsia="ko-KR"/>
                                    </w:rPr>
                                  </w:pPr>
                                  <w:proofErr w:type="gramStart"/>
                                  <w:r w:rsidRPr="00401442">
                                    <w:rPr>
                                      <w:rFonts w:ascii="Arial" w:hAnsi="Arial"/>
                                      <w:b/>
                                      <w:sz w:val="18"/>
                                      <w:lang w:val="en-US" w:eastAsia="ko-KR"/>
                                    </w:rPr>
                                    <w:t>Min(</w:t>
                                  </w:r>
                                  <w:proofErr w:type="gramEnd"/>
                                  <w:r w:rsidRPr="00401442">
                                    <w:rPr>
                                      <w:rFonts w:ascii="Arial" w:hAnsi="Arial"/>
                                      <w:b/>
                                      <w:sz w:val="18"/>
                                      <w:lang w:val="en-US" w:eastAsia="ko-KR"/>
                                    </w:rPr>
                                    <w:t>SL PRS Rx BW, SL SRS Tx BW) (RB)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F5EA5B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Yu Mincho" w:hAnsi="Arial"/>
                                      <w:b/>
                                      <w:kern w:val="24"/>
                                      <w:sz w:val="18"/>
                                      <w:lang w:val="zh-CN" w:eastAsia="ko-KR"/>
                                    </w:rPr>
                                    <w:t>Margin (Tc)</w:t>
                                  </w:r>
                                </w:p>
                              </w:tc>
                            </w:tr>
                            <w:tr w:rsidR="008C54CD" w:rsidRPr="00401442" w14:paraId="193D52F1" w14:textId="77777777" w:rsidTr="0042451F">
                              <w:trPr>
                                <w:trHeight w:val="262"/>
                                <w:jc w:val="center"/>
                              </w:trPr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D91F751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Calibri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  <w:t>SCS = 15 kHz</w:t>
                                  </w: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C9C35B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  <w:t>SCS = 30 kHz</w:t>
                                  </w: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E58473D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hAnsi="Arial"/>
                                      <w:b/>
                                      <w:sz w:val="18"/>
                                      <w:lang w:val="zh-CN" w:eastAsia="ko-KR"/>
                                    </w:rPr>
                                    <w:t>SCS = 60 kHz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BB1A615" w14:textId="77777777" w:rsidR="008C54CD" w:rsidRPr="00401442" w:rsidRDefault="008C54CD" w:rsidP="00401442">
                                  <w:pPr>
                                    <w:spacing w:after="0"/>
                                    <w:rPr>
                                      <w:rFonts w:ascii="Arial" w:eastAsia="Yu Mincho" w:hAnsi="Arial"/>
                                      <w:b/>
                                      <w:kern w:val="2"/>
                                      <w:sz w:val="18"/>
                                      <w:szCs w:val="22"/>
                                      <w:lang w:eastAsia="ko-KR"/>
                                      <w14:ligatures w14:val="standardContextual"/>
                                    </w:rPr>
                                  </w:pPr>
                                </w:p>
                              </w:tc>
                            </w:tr>
                            <w:tr w:rsidR="008C54CD" w:rsidRPr="00401442" w14:paraId="04BCC125" w14:textId="77777777" w:rsidTr="0042451F">
                              <w:trPr>
                                <w:trHeight w:val="46"/>
                                <w:jc w:val="center"/>
                              </w:trPr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0A39CD3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 xml:space="preserve">≥ </w:t>
                                  </w: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C42A1B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>≥ 24</w:t>
                                  </w: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905DBF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4693FAD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hAnsi="Arial"/>
                                      <w:sz w:val="22"/>
                                      <w:szCs w:val="22"/>
                                      <w:lang w:val="zh-CN"/>
                                    </w:rPr>
                                    <w:sym w:font="Symbol" w:char="F064"/>
                                  </w:r>
                                  <w:r w:rsidRPr="00401442">
                                    <w:rPr>
                                      <w:rFonts w:ascii="Arial" w:hAnsi="Arial"/>
                                      <w:sz w:val="22"/>
                                      <w:szCs w:val="22"/>
                                      <w:lang w:val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8C54CD" w:rsidRPr="00401442" w14:paraId="574A1AA8" w14:textId="77777777" w:rsidTr="0042451F">
                              <w:trPr>
                                <w:trHeight w:val="46"/>
                                <w:jc w:val="center"/>
                              </w:trPr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84A4E21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 xml:space="preserve">≥ </w:t>
                                  </w: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A42FD7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 xml:space="preserve">≥ </w:t>
                                  </w: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CC1B80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>≥ 24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F47F9E2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Yu Mincho" w:hAnsi="Arial"/>
                                      <w:b/>
                                      <w:bCs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hAnsi="Arial"/>
                                      <w:sz w:val="22"/>
                                      <w:szCs w:val="22"/>
                                      <w:lang w:val="zh-CN"/>
                                    </w:rPr>
                                    <w:sym w:font="Symbol" w:char="F064"/>
                                  </w:r>
                                  <w:r w:rsidRPr="00401442">
                                    <w:rPr>
                                      <w:rFonts w:ascii="Arial" w:hAnsi="Arial"/>
                                      <w:sz w:val="22"/>
                                      <w:szCs w:val="22"/>
                                      <w:lang w:val="zh-CN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C54CD" w:rsidRPr="00401442" w14:paraId="615EC6F2" w14:textId="77777777" w:rsidTr="0042451F">
                              <w:trPr>
                                <w:trHeight w:val="46"/>
                                <w:jc w:val="center"/>
                              </w:trPr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0ED8AC7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3F1D5C6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  <w:t xml:space="preserve">≥ </w:t>
                                  </w: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A2F2D5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icrosoft Sans Serif" w:hAnsi="Arial"/>
                                      <w:sz w:val="18"/>
                                      <w:lang w:val="zh-CN" w:eastAsia="ko-KR"/>
                                    </w:rPr>
                                  </w:pPr>
                                  <w:r w:rsidRPr="00401442">
                                    <w:rPr>
                                      <w:rFonts w:ascii="Arial" w:eastAsia="Yu Mincho" w:hAnsi="Arial"/>
                                      <w:sz w:val="18"/>
                                      <w:lang w:val="zh-CN" w:eastAsia="ko-KR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4AB06B" w14:textId="77777777" w:rsidR="008C54CD" w:rsidRPr="00401442" w:rsidRDefault="008C54CD" w:rsidP="00401442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22"/>
                                      <w:szCs w:val="22"/>
                                      <w:lang w:val="zh-CN"/>
                                    </w:rPr>
                                  </w:pPr>
                                  <w:r w:rsidRPr="00401442">
                                    <w:rPr>
                                      <w:rFonts w:ascii="Arial" w:hAnsi="Arial"/>
                                      <w:sz w:val="22"/>
                                      <w:szCs w:val="22"/>
                                      <w:lang w:val="zh-CN"/>
                                    </w:rPr>
                                    <w:sym w:font="Symbol" w:char="F064"/>
                                  </w:r>
                                  <w:r w:rsidRPr="00401442">
                                    <w:rPr>
                                      <w:rFonts w:ascii="Arial" w:hAnsi="Arial"/>
                                      <w:sz w:val="22"/>
                                      <w:szCs w:val="22"/>
                                      <w:lang w:val="zh-CN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0C031619" w14:textId="77777777" w:rsidR="008C54CD" w:rsidRPr="0062725D" w:rsidRDefault="008C54CD" w:rsidP="008C54CD">
                            <w:pPr>
                              <w:spacing w:after="120"/>
                            </w:pPr>
                          </w:p>
                          <w:p w14:paraId="6D736AF0" w14:textId="77777777" w:rsidR="008C54CD" w:rsidRDefault="008C54CD" w:rsidP="008C54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A17A6C" id="Text Box 2136119190" o:spid="_x0000_s1029" type="#_x0000_t202" style="width:478.6pt;height:32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">
                <v:textbox>
                  <w:txbxContent>
                    <w:p w14:paraId="7DC48D0D" w14:textId="77777777" w:rsidR="008C54CD" w:rsidRPr="00401442" w:rsidRDefault="008C54CD" w:rsidP="008C54CD">
                      <w:pPr>
                        <w:keepNext/>
                        <w:keepLines/>
                        <w:tabs>
                          <w:tab w:val="left" w:pos="2040"/>
                        </w:tabs>
                        <w:spacing w:before="120" w:line="259" w:lineRule="auto"/>
                        <w:outlineLvl w:val="3"/>
                        <w:rPr>
                          <w:rFonts w:ascii="Arial" w:eastAsia="SimSun" w:hAnsi="Arial"/>
                          <w:b/>
                          <w:u w:val="single"/>
                          <w:lang w:val="sv-SE" w:eastAsia="zh-CN"/>
                        </w:rPr>
                      </w:pPr>
                      <w:r w:rsidRPr="00401442">
                        <w:rPr>
                          <w:rFonts w:ascii="Arial" w:eastAsia="SimSun" w:hAnsi="Arial"/>
                          <w:b/>
                          <w:u w:val="single"/>
                          <w:lang w:val="sv-SE" w:eastAsia="zh-CN"/>
                        </w:rPr>
                        <w:t xml:space="preserve">Issue </w:t>
                      </w:r>
                      <w:r w:rsidRPr="00401442">
                        <w:rPr>
                          <w:rFonts w:ascii="Arial" w:eastAsia="DengXian" w:hAnsi="Arial" w:hint="eastAsia"/>
                          <w:b/>
                          <w:u w:val="single"/>
                          <w:lang w:val="sv-SE" w:eastAsia="zh-CN"/>
                        </w:rPr>
                        <w:t>3</w:t>
                      </w:r>
                      <w:r w:rsidRPr="00401442">
                        <w:rPr>
                          <w:rFonts w:ascii="Arial" w:eastAsia="SimSun" w:hAnsi="Arial"/>
                          <w:b/>
                          <w:u w:val="single"/>
                          <w:lang w:val="sv-SE" w:eastAsia="zh-CN"/>
                        </w:rPr>
                        <w:t>-1</w:t>
                      </w:r>
                      <w:r w:rsidRPr="00401442">
                        <w:rPr>
                          <w:rFonts w:ascii="Arial" w:eastAsia="SimSun" w:hAnsi="Arial" w:hint="eastAsia"/>
                          <w:b/>
                          <w:u w:val="single"/>
                          <w:lang w:val="sv-SE" w:eastAsia="zh-CN"/>
                        </w:rPr>
                        <w:t>-</w:t>
                      </w:r>
                      <w:r w:rsidRPr="00401442">
                        <w:rPr>
                          <w:rFonts w:ascii="Arial" w:eastAsia="DengXian" w:hAnsi="Arial" w:hint="eastAsia"/>
                          <w:b/>
                          <w:u w:val="single"/>
                          <w:lang w:val="sv-SE" w:eastAsia="zh-CN"/>
                        </w:rPr>
                        <w:t>5</w:t>
                      </w:r>
                      <w:r w:rsidRPr="00401442">
                        <w:rPr>
                          <w:rFonts w:ascii="Arial" w:eastAsia="SimSun" w:hAnsi="Arial"/>
                          <w:b/>
                          <w:u w:val="single"/>
                          <w:lang w:val="sv-SE" w:eastAsia="zh-CN"/>
                        </w:rPr>
                        <w:t>:</w:t>
                      </w:r>
                      <w:r w:rsidRPr="00401442">
                        <w:rPr>
                          <w:rFonts w:ascii="Arial" w:eastAsia="SimSun" w:hAnsi="Arial" w:hint="eastAsia"/>
                          <w:b/>
                          <w:u w:val="single"/>
                          <w:lang w:val="sv-SE" w:eastAsia="zh-CN"/>
                        </w:rPr>
                        <w:t xml:space="preserve"> RF calibration margins</w:t>
                      </w:r>
                    </w:p>
                    <w:p w14:paraId="78641572" w14:textId="77777777" w:rsidR="008C54CD" w:rsidRPr="00401442" w:rsidRDefault="008C54CD" w:rsidP="008C54CD">
                      <w:p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401442">
                        <w:rPr>
                          <w:rFonts w:eastAsia="SimSun"/>
                          <w:lang w:eastAsia="zh-CN"/>
                        </w:rPr>
                        <w:t>Proposals</w:t>
                      </w:r>
                    </w:p>
                    <w:p w14:paraId="32979BA5" w14:textId="77777777" w:rsidR="008C54CD" w:rsidRPr="00401442" w:rsidRDefault="008C54CD" w:rsidP="008C54CD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576"/>
                        <w:rPr>
                          <w:rFonts w:eastAsia="SimSun"/>
                          <w:lang w:eastAsia="zh-CN"/>
                        </w:rPr>
                      </w:pPr>
                      <w:r w:rsidRPr="00401442">
                        <w:rPr>
                          <w:rFonts w:eastAsia="SimSun"/>
                          <w:lang w:eastAsia="zh-CN"/>
                        </w:rPr>
                        <w:t xml:space="preserve">Option </w:t>
                      </w:r>
                      <w:r w:rsidRPr="00401442">
                        <w:rPr>
                          <w:rFonts w:eastAsia="SimSun" w:hint="eastAsia"/>
                          <w:lang w:eastAsia="zh-CN"/>
                        </w:rPr>
                        <w:t>1</w:t>
                      </w:r>
                      <w:r w:rsidRPr="00401442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</w:p>
                    <w:p w14:paraId="7D3ACBB3" w14:textId="77777777" w:rsidR="008C54CD" w:rsidRPr="00401442" w:rsidRDefault="008C54CD" w:rsidP="008C54CD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296"/>
                        <w:textAlignment w:val="baseline"/>
                        <w:rPr>
                          <w:rFonts w:eastAsia="SimSun"/>
                          <w:lang w:eastAsia="zh-CN"/>
                        </w:rPr>
                      </w:pPr>
                      <w:r w:rsidRPr="00401442">
                        <w:rPr>
                          <w:rFonts w:eastAsia="SimSun"/>
                          <w:lang w:eastAsia="zh-CN"/>
                        </w:rPr>
                        <w:t>Same RF margins are considered for SL PRS accuracy requirements as in Uu, exact values for the margins are FFS.</w:t>
                      </w:r>
                      <w:r w:rsidRPr="00401442">
                        <w:rPr>
                          <w:rFonts w:eastAsia="SimSun" w:hint="eastAsia"/>
                          <w:lang w:eastAsia="zh-CN"/>
                        </w:rPr>
                        <w:t xml:space="preserve"> </w:t>
                      </w:r>
                    </w:p>
                    <w:p w14:paraId="53A58C29" w14:textId="77777777" w:rsidR="008C54CD" w:rsidRPr="00401442" w:rsidRDefault="008C54CD" w:rsidP="008C54CD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576"/>
                        <w:rPr>
                          <w:rFonts w:eastAsia="SimSun"/>
                          <w:lang w:eastAsia="zh-CN"/>
                        </w:rPr>
                      </w:pPr>
                      <w:r w:rsidRPr="00401442">
                        <w:rPr>
                          <w:rFonts w:eastAsia="SimSun"/>
                          <w:lang w:eastAsia="zh-CN"/>
                        </w:rPr>
                        <w:t xml:space="preserve">Option </w:t>
                      </w:r>
                      <w:r w:rsidRPr="00401442">
                        <w:rPr>
                          <w:rFonts w:eastAsia="SimSun" w:hint="eastAsia"/>
                          <w:lang w:eastAsia="zh-CN"/>
                        </w:rPr>
                        <w:t>2</w:t>
                      </w:r>
                      <w:r w:rsidRPr="00401442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</w:p>
                    <w:p w14:paraId="10FEDDBC" w14:textId="77777777" w:rsidR="008C54CD" w:rsidRPr="00401442" w:rsidRDefault="008C54CD" w:rsidP="008C54CD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120" w:line="259" w:lineRule="auto"/>
                        <w:ind w:left="129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01442">
                        <w:rPr>
                          <w:rFonts w:eastAsia="SimSun"/>
                          <w:lang w:eastAsia="zh-CN"/>
                        </w:rPr>
                        <w:t>Define the RF calibration margin for SL RSTD measurements in FR1 using the following structure</w:t>
                      </w:r>
                      <w:r w:rsidRPr="00401442">
                        <w:rPr>
                          <w:rFonts w:eastAsia="SimSun"/>
                          <w:szCs w:val="24"/>
                          <w:lang w:eastAsia="zh-CN"/>
                        </w:rPr>
                        <w:t>:</w:t>
                      </w:r>
                    </w:p>
                    <w:tbl>
                      <w:tblPr>
                        <w:tblStyle w:val="TableGrid61"/>
                        <w:tblW w:w="0" w:type="auto"/>
                        <w:jc w:val="center"/>
                        <w:tblInd w:w="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12"/>
                        <w:gridCol w:w="1212"/>
                        <w:gridCol w:w="1212"/>
                        <w:gridCol w:w="1186"/>
                      </w:tblGrid>
                      <w:tr w:rsidR="008C54CD" w:rsidRPr="00401442" w14:paraId="62EAE962" w14:textId="77777777" w:rsidTr="0042451F">
                        <w:trPr>
                          <w:trHeight w:val="127"/>
                          <w:jc w:val="center"/>
                        </w:trPr>
                        <w:tc>
                          <w:tcPr>
                            <w:tcW w:w="3636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C8D2ACC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hAnsi="Arial"/>
                                <w:b/>
                                <w:sz w:val="18"/>
                                <w:lang w:val="zh-CN" w:eastAsia="ko-KR"/>
                              </w:rPr>
                              <w:t>PRS BW (RB number)</w:t>
                            </w:r>
                          </w:p>
                        </w:tc>
                        <w:tc>
                          <w:tcPr>
                            <w:tcW w:w="118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EAFA21B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Yu Mincho" w:hAnsi="Arial"/>
                                <w:b/>
                                <w:sz w:val="18"/>
                                <w:lang w:val="zh-CN" w:eastAsia="ko-KR"/>
                              </w:rPr>
                              <w:t>Margin (Tc)</w:t>
                            </w:r>
                          </w:p>
                        </w:tc>
                      </w:tr>
                      <w:tr w:rsidR="008C54CD" w:rsidRPr="00401442" w14:paraId="44C3BC71" w14:textId="77777777" w:rsidTr="0042451F">
                        <w:trPr>
                          <w:trHeight w:val="126"/>
                          <w:jc w:val="center"/>
                        </w:trPr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9082CF1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DengXian" w:hAnsi="Arial"/>
                                <w:b/>
                                <w:sz w:val="18"/>
                                <w:lang w:val="zh-CN" w:eastAsia="ko-KR"/>
                              </w:rPr>
                              <w:t>SCS=15kHz</w:t>
                            </w:r>
                          </w:p>
                        </w:tc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9B0F94E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Calibri" w:hAnsi="Arial"/>
                                <w:b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DengXian" w:hAnsi="Arial"/>
                                <w:b/>
                                <w:sz w:val="18"/>
                                <w:lang w:val="zh-CN" w:eastAsia="ko-KR"/>
                              </w:rPr>
                              <w:t>SCS=30kHz</w:t>
                            </w:r>
                          </w:p>
                        </w:tc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5592AC9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DengXian" w:hAnsi="Arial"/>
                                <w:b/>
                                <w:sz w:val="18"/>
                                <w:lang w:val="zh-CN" w:eastAsia="ko-KR"/>
                              </w:rPr>
                              <w:t>SCS=60kHz</w:t>
                            </w:r>
                          </w:p>
                        </w:tc>
                        <w:tc>
                          <w:tcPr>
                            <w:tcW w:w="118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8CB27D4" w14:textId="77777777" w:rsidR="008C54CD" w:rsidRPr="00401442" w:rsidRDefault="008C54CD" w:rsidP="00401442">
                            <w:pPr>
                              <w:spacing w:after="0"/>
                              <w:rPr>
                                <w:rFonts w:ascii="Arial" w:eastAsia="Yu Mincho" w:hAnsi="Arial"/>
                                <w:b/>
                                <w:kern w:val="2"/>
                                <w:sz w:val="18"/>
                                <w:szCs w:val="22"/>
                                <w:lang w:eastAsia="ko-KR"/>
                                <w14:ligatures w14:val="standardContextual"/>
                              </w:rPr>
                            </w:pPr>
                          </w:p>
                        </w:tc>
                      </w:tr>
                      <w:tr w:rsidR="008C54CD" w:rsidRPr="00401442" w14:paraId="7D33E07F" w14:textId="77777777" w:rsidTr="0042451F">
                        <w:trPr>
                          <w:trHeight w:val="46"/>
                          <w:jc w:val="center"/>
                        </w:trPr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4211F62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 xml:space="preserve">≥ </w:t>
                            </w: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5BDAE65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 xml:space="preserve">≥ </w:t>
                            </w: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8D83094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DengXian" w:hAnsi="Arial"/>
                                <w:sz w:val="18"/>
                                <w:lang w:val="zh-CN" w:eastAsia="ko-KR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11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8CCA071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Z1</w:t>
                            </w:r>
                          </w:p>
                        </w:tc>
                      </w:tr>
                      <w:tr w:rsidR="008C54CD" w:rsidRPr="00401442" w14:paraId="6E4B1AB5" w14:textId="77777777" w:rsidTr="0042451F">
                        <w:trPr>
                          <w:trHeight w:val="46"/>
                          <w:jc w:val="center"/>
                        </w:trPr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A3852FC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 xml:space="preserve">≥ </w:t>
                            </w: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DD46848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 xml:space="preserve">≥ </w:t>
                            </w: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8B19117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 xml:space="preserve">≥ </w:t>
                            </w: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1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F17C772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DengXian" w:hAnsi="Arial"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DengXian" w:hAnsi="Arial"/>
                                <w:bCs/>
                                <w:sz w:val="18"/>
                                <w:lang w:val="zh-CN" w:eastAsia="ko-KR"/>
                              </w:rPr>
                              <w:t>Z2</w:t>
                            </w:r>
                          </w:p>
                        </w:tc>
                      </w:tr>
                      <w:tr w:rsidR="008C54CD" w:rsidRPr="00401442" w14:paraId="4416E7C6" w14:textId="77777777" w:rsidTr="0042451F">
                        <w:trPr>
                          <w:trHeight w:val="46"/>
                          <w:jc w:val="center"/>
                        </w:trPr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4C77BB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DengXian" w:hAnsi="Arial"/>
                                <w:sz w:val="18"/>
                                <w:lang w:val="zh-CN" w:eastAsia="ko-KR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9A2303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 xml:space="preserve">≥ </w:t>
                            </w: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12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3E2160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DengXian" w:hAnsi="Arial"/>
                                <w:sz w:val="18"/>
                                <w:lang w:val="zh-CN" w:eastAsia="ko-KR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11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93404E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DengXian" w:hAnsi="Arial"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DengXian" w:hAnsi="Arial"/>
                                <w:bCs/>
                                <w:sz w:val="18"/>
                                <w:lang w:val="zh-CN" w:eastAsia="ko-KR"/>
                              </w:rPr>
                              <w:t>Z3</w:t>
                            </w:r>
                          </w:p>
                        </w:tc>
                      </w:tr>
                    </w:tbl>
                    <w:p w14:paraId="3DC65F16" w14:textId="77777777" w:rsidR="008C54CD" w:rsidRPr="00401442" w:rsidRDefault="008C54CD" w:rsidP="008C54CD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120" w:line="259" w:lineRule="auto"/>
                        <w:ind w:left="129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01442">
                        <w:rPr>
                          <w:rFonts w:eastAsia="SimSun"/>
                          <w:szCs w:val="24"/>
                          <w:lang w:eastAsia="zh-CN"/>
                        </w:rPr>
                        <w:t>Define the RF calibration margin for SL Rx-Tx measurements in FR1 using the following structure:</w:t>
                      </w:r>
                    </w:p>
                    <w:tbl>
                      <w:tblPr>
                        <w:tblStyle w:val="TableGrid61"/>
                        <w:tblW w:w="0" w:type="auto"/>
                        <w:jc w:val="center"/>
                        <w:tblInd w:w="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70"/>
                        <w:gridCol w:w="1470"/>
                        <w:gridCol w:w="1470"/>
                        <w:gridCol w:w="1800"/>
                      </w:tblGrid>
                      <w:tr w:rsidR="008C54CD" w:rsidRPr="00401442" w14:paraId="372C67AC" w14:textId="77777777" w:rsidTr="0042451F">
                        <w:trPr>
                          <w:trHeight w:val="263"/>
                          <w:jc w:val="center"/>
                        </w:trPr>
                        <w:tc>
                          <w:tcPr>
                            <w:tcW w:w="4410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E3AA5C1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DengXian" w:hAnsi="Arial"/>
                                <w:sz w:val="18"/>
                                <w:lang w:val="en-US" w:eastAsia="ko-KR"/>
                              </w:rPr>
                            </w:pPr>
                            <w:proofErr w:type="gramStart"/>
                            <w:r w:rsidRPr="00401442">
                              <w:rPr>
                                <w:rFonts w:ascii="Arial" w:hAnsi="Arial"/>
                                <w:b/>
                                <w:sz w:val="18"/>
                                <w:lang w:val="en-US" w:eastAsia="ko-KR"/>
                              </w:rPr>
                              <w:t>Min(</w:t>
                            </w:r>
                            <w:proofErr w:type="gramEnd"/>
                            <w:r w:rsidRPr="00401442">
                              <w:rPr>
                                <w:rFonts w:ascii="Arial" w:hAnsi="Arial"/>
                                <w:b/>
                                <w:sz w:val="18"/>
                                <w:lang w:val="en-US" w:eastAsia="ko-KR"/>
                              </w:rPr>
                              <w:t>SL PRS Rx BW, SL SRS Tx BW) (RB)</w:t>
                            </w:r>
                          </w:p>
                        </w:tc>
                        <w:tc>
                          <w:tcPr>
                            <w:tcW w:w="180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F5EA5B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Yu Mincho" w:hAnsi="Arial"/>
                                <w:b/>
                                <w:kern w:val="24"/>
                                <w:sz w:val="18"/>
                                <w:lang w:val="zh-CN" w:eastAsia="ko-KR"/>
                              </w:rPr>
                              <w:t>Margin (Tc)</w:t>
                            </w:r>
                          </w:p>
                        </w:tc>
                      </w:tr>
                      <w:tr w:rsidR="008C54CD" w:rsidRPr="00401442" w14:paraId="193D52F1" w14:textId="77777777" w:rsidTr="0042451F">
                        <w:trPr>
                          <w:trHeight w:val="262"/>
                          <w:jc w:val="center"/>
                        </w:trPr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D91F751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Calibri" w:hAnsi="Arial"/>
                                <w:b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hAnsi="Arial"/>
                                <w:b/>
                                <w:sz w:val="18"/>
                                <w:lang w:val="zh-CN" w:eastAsia="ko-KR"/>
                              </w:rPr>
                              <w:t>SCS = 15 kHz</w:t>
                            </w: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C9C35B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hAnsi="Arial"/>
                                <w:b/>
                                <w:sz w:val="18"/>
                                <w:lang w:val="zh-CN" w:eastAsia="ko-KR"/>
                              </w:rPr>
                              <w:t>SCS = 30 kHz</w:t>
                            </w: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E58473D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hAnsi="Arial"/>
                                <w:b/>
                                <w:sz w:val="18"/>
                                <w:lang w:val="zh-CN" w:eastAsia="ko-KR"/>
                              </w:rPr>
                              <w:t>SCS = 60 kHz</w:t>
                            </w:r>
                          </w:p>
                        </w:tc>
                        <w:tc>
                          <w:tcPr>
                            <w:tcW w:w="180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BB1A615" w14:textId="77777777" w:rsidR="008C54CD" w:rsidRPr="00401442" w:rsidRDefault="008C54CD" w:rsidP="00401442">
                            <w:pPr>
                              <w:spacing w:after="0"/>
                              <w:rPr>
                                <w:rFonts w:ascii="Arial" w:eastAsia="Yu Mincho" w:hAnsi="Arial"/>
                                <w:b/>
                                <w:kern w:val="2"/>
                                <w:sz w:val="18"/>
                                <w:szCs w:val="22"/>
                                <w:lang w:eastAsia="ko-KR"/>
                                <w14:ligatures w14:val="standardContextual"/>
                              </w:rPr>
                            </w:pPr>
                          </w:p>
                        </w:tc>
                      </w:tr>
                      <w:tr w:rsidR="008C54CD" w:rsidRPr="00401442" w14:paraId="04BCC125" w14:textId="77777777" w:rsidTr="0042451F">
                        <w:trPr>
                          <w:trHeight w:val="46"/>
                          <w:jc w:val="center"/>
                        </w:trPr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0A39CD3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 xml:space="preserve">≥ </w:t>
                            </w: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C42A1B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>≥ 24</w:t>
                            </w: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905DBF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4693FAD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hAnsi="Arial"/>
                                <w:sz w:val="22"/>
                                <w:szCs w:val="22"/>
                                <w:lang w:val="zh-CN"/>
                              </w:rPr>
                              <w:sym w:font="Symbol" w:char="F064"/>
                            </w:r>
                            <w:r w:rsidRPr="00401442">
                              <w:rPr>
                                <w:rFonts w:ascii="Arial" w:hAnsi="Arial"/>
                                <w:sz w:val="22"/>
                                <w:szCs w:val="22"/>
                                <w:lang w:val="zh-CN"/>
                              </w:rPr>
                              <w:t>1</w:t>
                            </w:r>
                          </w:p>
                        </w:tc>
                      </w:tr>
                      <w:tr w:rsidR="008C54CD" w:rsidRPr="00401442" w14:paraId="574A1AA8" w14:textId="77777777" w:rsidTr="0042451F">
                        <w:trPr>
                          <w:trHeight w:val="46"/>
                          <w:jc w:val="center"/>
                        </w:trPr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84A4E21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 xml:space="preserve">≥ </w:t>
                            </w: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A42FD7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 xml:space="preserve">≥ </w:t>
                            </w: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CC1B80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>≥ 24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F47F9E2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Yu Mincho" w:hAnsi="Arial"/>
                                <w:b/>
                                <w:bCs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hAnsi="Arial"/>
                                <w:sz w:val="22"/>
                                <w:szCs w:val="22"/>
                                <w:lang w:val="zh-CN"/>
                              </w:rPr>
                              <w:sym w:font="Symbol" w:char="F064"/>
                            </w:r>
                            <w:r w:rsidRPr="00401442">
                              <w:rPr>
                                <w:rFonts w:ascii="Arial" w:hAnsi="Arial"/>
                                <w:sz w:val="22"/>
                                <w:szCs w:val="22"/>
                                <w:lang w:val="zh-CN"/>
                              </w:rPr>
                              <w:t>2</w:t>
                            </w:r>
                          </w:p>
                        </w:tc>
                      </w:tr>
                      <w:tr w:rsidR="008C54CD" w:rsidRPr="00401442" w14:paraId="615EC6F2" w14:textId="77777777" w:rsidTr="0042451F">
                        <w:trPr>
                          <w:trHeight w:val="46"/>
                          <w:jc w:val="center"/>
                        </w:trPr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0ED8AC7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3F1D5C6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  <w:t xml:space="preserve">≥ </w:t>
                            </w: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A2F2D5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icrosoft Sans Serif" w:hAnsi="Arial"/>
                                <w:sz w:val="18"/>
                                <w:lang w:val="zh-CN" w:eastAsia="ko-KR"/>
                              </w:rPr>
                            </w:pPr>
                            <w:r w:rsidRPr="00401442">
                              <w:rPr>
                                <w:rFonts w:ascii="Arial" w:eastAsia="Yu Mincho" w:hAnsi="Arial"/>
                                <w:sz w:val="18"/>
                                <w:lang w:val="zh-CN" w:eastAsia="ko-KR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4AB06B" w14:textId="77777777" w:rsidR="008C54CD" w:rsidRPr="00401442" w:rsidRDefault="008C54CD" w:rsidP="00401442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22"/>
                                <w:szCs w:val="22"/>
                                <w:lang w:val="zh-CN"/>
                              </w:rPr>
                            </w:pPr>
                            <w:r w:rsidRPr="00401442">
                              <w:rPr>
                                <w:rFonts w:ascii="Arial" w:hAnsi="Arial"/>
                                <w:sz w:val="22"/>
                                <w:szCs w:val="22"/>
                                <w:lang w:val="zh-CN"/>
                              </w:rPr>
                              <w:sym w:font="Symbol" w:char="F064"/>
                            </w:r>
                            <w:r w:rsidRPr="00401442">
                              <w:rPr>
                                <w:rFonts w:ascii="Arial" w:hAnsi="Arial"/>
                                <w:sz w:val="22"/>
                                <w:szCs w:val="22"/>
                                <w:lang w:val="zh-CN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0C031619" w14:textId="77777777" w:rsidR="008C54CD" w:rsidRPr="0062725D" w:rsidRDefault="008C54CD" w:rsidP="008C54CD">
                      <w:pPr>
                        <w:spacing w:after="120"/>
                      </w:pPr>
                    </w:p>
                    <w:p w14:paraId="6D736AF0" w14:textId="77777777" w:rsidR="008C54CD" w:rsidRDefault="008C54CD" w:rsidP="008C54CD"/>
                  </w:txbxContent>
                </v:textbox>
                <w10:anchorlock/>
              </v:shape>
            </w:pict>
          </mc:Fallback>
        </mc:AlternateContent>
      </w:r>
    </w:p>
    <w:p w14:paraId="51CEE166" w14:textId="72DB7197" w:rsidR="006D3132" w:rsidRPr="008276C8" w:rsidRDefault="0050116D" w:rsidP="006D3132">
      <w:pPr>
        <w:overflowPunct w:val="0"/>
        <w:autoSpaceDE w:val="0"/>
        <w:autoSpaceDN w:val="0"/>
        <w:adjustRightInd w:val="0"/>
        <w:spacing w:after="120" w:line="259" w:lineRule="auto"/>
        <w:rPr>
          <w:lang w:eastAsia="zh-CN"/>
        </w:rPr>
      </w:pPr>
      <w:r w:rsidRPr="003B72F6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DA79A2">
        <w:rPr>
          <w:b/>
          <w:bCs/>
          <w:sz w:val="22"/>
          <w:szCs w:val="22"/>
        </w:rPr>
        <w:t>4</w:t>
      </w:r>
      <w:r w:rsidRPr="003B72F6">
        <w:rPr>
          <w:b/>
          <w:bCs/>
          <w:sz w:val="22"/>
          <w:szCs w:val="22"/>
        </w:rPr>
        <w:t xml:space="preserve">: </w:t>
      </w:r>
      <w:r w:rsidR="006D3132" w:rsidRPr="006D3132">
        <w:rPr>
          <w:b/>
          <w:bCs/>
          <w:sz w:val="22"/>
          <w:szCs w:val="22"/>
        </w:rPr>
        <w:t>RAN4 to define accuracy requirement for SL RSTD and SL Rx-Tx by considering the framework of ±(X+Y+Z) Tc and ±(X+</w:t>
      </w:r>
      <w:r w:rsidR="006D3132" w:rsidRPr="006D3132">
        <w:rPr>
          <w:b/>
          <w:bCs/>
          <w:sz w:val="22"/>
          <w:szCs w:val="22"/>
        </w:rPr>
        <w:sym w:font="Symbol" w:char="F064"/>
      </w:r>
      <w:r w:rsidR="006D3132" w:rsidRPr="006D3132">
        <w:rPr>
          <w:b/>
          <w:bCs/>
          <w:sz w:val="22"/>
          <w:szCs w:val="22"/>
        </w:rPr>
        <w:t>) Tc, respectively.</w:t>
      </w:r>
      <w:r w:rsidR="006D3132" w:rsidRPr="008276C8">
        <w:rPr>
          <w:lang w:eastAsia="zh-CN"/>
        </w:rPr>
        <w:t xml:space="preserve"> </w:t>
      </w:r>
    </w:p>
    <w:p w14:paraId="0B739126" w14:textId="77777777" w:rsidR="0050116D" w:rsidRPr="003B72F6" w:rsidRDefault="0050116D" w:rsidP="0050116D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X is the simulated measurement accuracy for a given propagation condition and number of measurement samples,</w:t>
      </w:r>
    </w:p>
    <w:p w14:paraId="6B940EC2" w14:textId="77777777" w:rsidR="0050116D" w:rsidRPr="003B72F6" w:rsidRDefault="0050116D" w:rsidP="0050116D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Y is the frequency/clock drift margin,</w:t>
      </w:r>
    </w:p>
    <w:p w14:paraId="7B760B5A" w14:textId="0E9DC4D0" w:rsidR="0095170D" w:rsidRPr="00CB75FF" w:rsidRDefault="0050116D" w:rsidP="0095170D">
      <w:pPr>
        <w:pStyle w:val="ListParagraph"/>
        <w:numPr>
          <w:ilvl w:val="0"/>
          <w:numId w:val="23"/>
        </w:numPr>
        <w:spacing w:after="180"/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 xml:space="preserve">Z </w:t>
      </w:r>
      <w:r w:rsidR="00CE3ADE">
        <w:rPr>
          <w:b/>
          <w:bCs/>
          <w:sz w:val="22"/>
          <w:szCs w:val="22"/>
        </w:rPr>
        <w:t xml:space="preserve">and </w:t>
      </w:r>
      <w:r w:rsidR="00CE3ADE">
        <w:rPr>
          <w:b/>
          <w:bCs/>
          <w:sz w:val="22"/>
          <w:szCs w:val="22"/>
        </w:rPr>
        <w:sym w:font="Symbol" w:char="F064"/>
      </w:r>
      <w:r w:rsidR="00CE3ADE">
        <w:rPr>
          <w:b/>
          <w:bCs/>
          <w:sz w:val="22"/>
          <w:szCs w:val="22"/>
        </w:rPr>
        <w:t xml:space="preserve"> are</w:t>
      </w:r>
      <w:r w:rsidRPr="003B72F6">
        <w:rPr>
          <w:b/>
          <w:bCs/>
          <w:sz w:val="22"/>
          <w:szCs w:val="22"/>
        </w:rPr>
        <w:t xml:space="preserve"> the RF calibration margin</w:t>
      </w:r>
      <w:r w:rsidR="00FE69FD">
        <w:rPr>
          <w:b/>
          <w:bCs/>
          <w:sz w:val="22"/>
          <w:szCs w:val="22"/>
        </w:rPr>
        <w:t>s</w:t>
      </w:r>
      <w:r>
        <w:rPr>
          <w:b/>
          <w:bCs/>
          <w:sz w:val="22"/>
          <w:szCs w:val="22"/>
        </w:rPr>
        <w:t>.</w:t>
      </w:r>
    </w:p>
    <w:p w14:paraId="3506CE33" w14:textId="1C2303CA" w:rsidR="00CB75FF" w:rsidRPr="00CB75FF" w:rsidRDefault="00CB75FF" w:rsidP="0095170D">
      <w:pPr>
        <w:rPr>
          <w:rFonts w:eastAsia="SimSun" w:cs="Arial"/>
          <w:b/>
          <w:bCs/>
          <w:sz w:val="22"/>
          <w:szCs w:val="22"/>
          <w:lang w:eastAsia="zh-CN"/>
        </w:rPr>
      </w:pPr>
      <w:r w:rsidRPr="003C3461">
        <w:rPr>
          <w:rFonts w:eastAsia="SimSun" w:cs="Arial"/>
          <w:b/>
          <w:bCs/>
          <w:sz w:val="22"/>
          <w:szCs w:val="22"/>
          <w:lang w:eastAsia="zh-CN"/>
        </w:rPr>
        <w:t>Proposal</w:t>
      </w:r>
      <w:r>
        <w:rPr>
          <w:rFonts w:eastAsia="SimSun" w:cs="Arial"/>
          <w:b/>
          <w:bCs/>
          <w:sz w:val="22"/>
          <w:szCs w:val="22"/>
          <w:lang w:eastAsia="zh-CN"/>
        </w:rPr>
        <w:t xml:space="preserve"> </w:t>
      </w:r>
      <w:r w:rsidR="00FE69FD">
        <w:rPr>
          <w:rFonts w:eastAsia="SimSun" w:cs="Arial"/>
          <w:b/>
          <w:bCs/>
          <w:sz w:val="22"/>
          <w:szCs w:val="22"/>
          <w:lang w:eastAsia="zh-CN"/>
        </w:rPr>
        <w:t>5</w:t>
      </w:r>
      <w:r w:rsidRPr="003C3461">
        <w:rPr>
          <w:rFonts w:eastAsia="SimSun" w:cs="Arial"/>
          <w:b/>
          <w:bCs/>
          <w:sz w:val="22"/>
          <w:szCs w:val="22"/>
          <w:lang w:eastAsia="zh-CN"/>
        </w:rPr>
        <w:t>: Measurement requirements for SL RSTD apply provided the time separation between the target and reference SL PRS resources is no larger than [160 ms].</w:t>
      </w:r>
    </w:p>
    <w:p w14:paraId="25EC951D" w14:textId="77777777" w:rsidR="0050116D" w:rsidRDefault="0050116D" w:rsidP="0050116D">
      <w:pPr>
        <w:rPr>
          <w:sz w:val="22"/>
          <w:szCs w:val="22"/>
        </w:rPr>
      </w:pPr>
      <w:r>
        <w:rPr>
          <w:sz w:val="22"/>
          <w:szCs w:val="22"/>
        </w:rPr>
        <w:t>Similarly, we propose to leverage the approach used in Uu positioning for defining the RF calibration margins. The margin values are FFS.</w:t>
      </w:r>
    </w:p>
    <w:p w14:paraId="00215301" w14:textId="2D347BD9" w:rsidR="0050116D" w:rsidRDefault="0050116D" w:rsidP="0050116D">
      <w:pPr>
        <w:rPr>
          <w:b/>
          <w:bCs/>
          <w:sz w:val="22"/>
          <w:szCs w:val="22"/>
        </w:rPr>
      </w:pPr>
      <w:r w:rsidRPr="005D296A">
        <w:rPr>
          <w:b/>
          <w:bCs/>
          <w:sz w:val="22"/>
          <w:szCs w:val="22"/>
        </w:rPr>
        <w:t xml:space="preserve">Proposal </w:t>
      </w:r>
      <w:r w:rsidR="008B41B6">
        <w:rPr>
          <w:b/>
          <w:bCs/>
          <w:sz w:val="22"/>
          <w:szCs w:val="22"/>
        </w:rPr>
        <w:t>6</w:t>
      </w:r>
      <w:r w:rsidRPr="005D296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Define the RF calibration margin for SL RSTD measurements in FR1 using the following structure:</w:t>
      </w:r>
    </w:p>
    <w:tbl>
      <w:tblPr>
        <w:tblStyle w:val="TableGrid6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12"/>
        <w:gridCol w:w="1212"/>
        <w:gridCol w:w="1212"/>
        <w:gridCol w:w="1186"/>
      </w:tblGrid>
      <w:tr w:rsidR="0050116D" w14:paraId="079959D5" w14:textId="77777777" w:rsidTr="00E72564">
        <w:trPr>
          <w:trHeight w:val="1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FC32" w14:textId="77777777" w:rsidR="0050116D" w:rsidRDefault="0050116D" w:rsidP="00E72564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D1CB" w14:textId="77777777" w:rsidR="0050116D" w:rsidRDefault="0050116D" w:rsidP="00E72564">
            <w:pPr>
              <w:pStyle w:val="TAH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Margin (Tc)</w:t>
            </w:r>
          </w:p>
        </w:tc>
      </w:tr>
      <w:tr w:rsidR="0050116D" w14:paraId="002989F7" w14:textId="77777777" w:rsidTr="00E72564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FA73" w14:textId="77777777" w:rsidR="0050116D" w:rsidRDefault="0050116D" w:rsidP="00E72564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SCS=15kHz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DEDA" w14:textId="77777777" w:rsidR="0050116D" w:rsidRDefault="0050116D" w:rsidP="00E72564">
            <w:pPr>
              <w:pStyle w:val="TAH"/>
              <w:rPr>
                <w:rFonts w:eastAsiaTheme="minorHAnsi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SCS=30kHz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1934" w14:textId="77777777" w:rsidR="0050116D" w:rsidRDefault="0050116D" w:rsidP="00E72564">
            <w:pPr>
              <w:pStyle w:val="TAH"/>
              <w:rPr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SCS=60kHz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A8B9" w14:textId="77777777" w:rsidR="0050116D" w:rsidRDefault="0050116D" w:rsidP="00E72564">
            <w:pPr>
              <w:spacing w:after="0"/>
              <w:rPr>
                <w:rFonts w:ascii="Arial" w:eastAsia="Yu Mincho" w:hAnsi="Arial" w:cstheme="minorBidi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</w:tr>
      <w:tr w:rsidR="0050116D" w14:paraId="7106B297" w14:textId="77777777" w:rsidTr="00E72564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F021" w14:textId="77777777" w:rsidR="0050116D" w:rsidRDefault="0050116D" w:rsidP="00E72564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1DC5" w14:textId="77777777" w:rsidR="0050116D" w:rsidRDefault="0050116D" w:rsidP="00E72564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EB1B" w14:textId="77777777" w:rsidR="0050116D" w:rsidRDefault="0050116D" w:rsidP="00E72564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2ACB" w14:textId="2AEA2193" w:rsidR="0050116D" w:rsidRDefault="0050116D" w:rsidP="00E72564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Yu Mincho"/>
                <w:lang w:eastAsia="ko-KR"/>
              </w:rPr>
              <w:t>Z</w:t>
            </w:r>
            <w:r w:rsidR="006D0074">
              <w:rPr>
                <w:rFonts w:eastAsia="Yu Mincho"/>
                <w:lang w:eastAsia="ko-KR"/>
              </w:rPr>
              <w:t>1</w:t>
            </w:r>
          </w:p>
        </w:tc>
      </w:tr>
      <w:tr w:rsidR="0050116D" w14:paraId="6924CEBD" w14:textId="77777777" w:rsidTr="00E72564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4D02" w14:textId="77777777" w:rsidR="0050116D" w:rsidRDefault="0050116D" w:rsidP="00E72564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0CD5" w14:textId="77777777" w:rsidR="0050116D" w:rsidRDefault="0050116D" w:rsidP="00E72564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2FAE" w14:textId="77777777" w:rsidR="0050116D" w:rsidRDefault="0050116D" w:rsidP="00E72564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FA0F" w14:textId="4CE61E63" w:rsidR="0050116D" w:rsidRDefault="0050116D" w:rsidP="00E72564">
            <w:pPr>
              <w:pStyle w:val="TAC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/>
                <w:bCs/>
                <w:lang w:eastAsia="ko-KR"/>
              </w:rPr>
              <w:t>Z</w:t>
            </w:r>
            <w:r w:rsidR="006D0074">
              <w:rPr>
                <w:rFonts w:eastAsiaTheme="minorEastAsia"/>
                <w:bCs/>
                <w:lang w:eastAsia="ko-KR"/>
              </w:rPr>
              <w:t>2</w:t>
            </w:r>
          </w:p>
        </w:tc>
      </w:tr>
      <w:tr w:rsidR="009E767E" w14:paraId="1BA52E06" w14:textId="77777777" w:rsidTr="00E72564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057E" w14:textId="59CC42CC" w:rsidR="009E767E" w:rsidRDefault="006D0074" w:rsidP="00E72564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90CE" w14:textId="3FD9874D" w:rsidR="009E767E" w:rsidRDefault="006D0074" w:rsidP="00E72564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D77" w14:textId="5B334ADF" w:rsidR="009E767E" w:rsidRDefault="006D0074" w:rsidP="00E72564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0706" w14:textId="03304A42" w:rsidR="009E767E" w:rsidRDefault="006D0074" w:rsidP="00E72564">
            <w:pPr>
              <w:pStyle w:val="TAC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/>
                <w:bCs/>
                <w:lang w:eastAsia="ko-KR"/>
              </w:rPr>
              <w:t>Z3</w:t>
            </w:r>
          </w:p>
        </w:tc>
      </w:tr>
    </w:tbl>
    <w:p w14:paraId="441C18D4" w14:textId="77777777" w:rsidR="0050116D" w:rsidRDefault="0050116D" w:rsidP="0050116D">
      <w:pPr>
        <w:rPr>
          <w:sz w:val="22"/>
          <w:szCs w:val="22"/>
        </w:rPr>
      </w:pPr>
    </w:p>
    <w:p w14:paraId="154B5EA3" w14:textId="77777777" w:rsidR="00585681" w:rsidRDefault="00585681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04F153A3" w14:textId="68A4CCA2" w:rsidR="0050116D" w:rsidRDefault="0050116D" w:rsidP="0050116D">
      <w:pPr>
        <w:rPr>
          <w:b/>
          <w:bCs/>
          <w:sz w:val="22"/>
          <w:szCs w:val="22"/>
        </w:rPr>
      </w:pPr>
      <w:r w:rsidRPr="005D296A">
        <w:rPr>
          <w:b/>
          <w:bCs/>
          <w:sz w:val="22"/>
          <w:szCs w:val="22"/>
        </w:rPr>
        <w:lastRenderedPageBreak/>
        <w:t xml:space="preserve">Proposal </w:t>
      </w:r>
      <w:r w:rsidR="008B41B6">
        <w:rPr>
          <w:b/>
          <w:bCs/>
          <w:sz w:val="22"/>
          <w:szCs w:val="22"/>
        </w:rPr>
        <w:t>7</w:t>
      </w:r>
      <w:r w:rsidRPr="005D296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Define the RF calibration margin for SL Rx-Tx measurements in FR1 using the following structure:</w:t>
      </w:r>
    </w:p>
    <w:tbl>
      <w:tblPr>
        <w:tblStyle w:val="TableGrid6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470"/>
        <w:gridCol w:w="1470"/>
        <w:gridCol w:w="1470"/>
        <w:gridCol w:w="1800"/>
      </w:tblGrid>
      <w:tr w:rsidR="0050116D" w14:paraId="476E8D29" w14:textId="77777777" w:rsidTr="00E72564">
        <w:trPr>
          <w:trHeight w:val="263"/>
          <w:jc w:val="center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46CB" w14:textId="77777777" w:rsidR="0050116D" w:rsidRDefault="0050116D" w:rsidP="00E72564">
            <w:pPr>
              <w:pStyle w:val="TAH"/>
              <w:rPr>
                <w:rFonts w:eastAsiaTheme="minorEastAsia"/>
                <w:b w:val="0"/>
                <w:lang w:eastAsia="ko-KR"/>
              </w:rPr>
            </w:pPr>
            <w:proofErr w:type="gramStart"/>
            <w:r>
              <w:rPr>
                <w:lang w:eastAsia="ko-KR"/>
              </w:rPr>
              <w:t>Min(</w:t>
            </w:r>
            <w:proofErr w:type="gramEnd"/>
            <w:r>
              <w:rPr>
                <w:lang w:eastAsia="ko-KR"/>
              </w:rPr>
              <w:t>SL PRS Rx BW, SL SRS Tx BW) (RB)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A486" w14:textId="77777777" w:rsidR="0050116D" w:rsidRDefault="0050116D" w:rsidP="00E72564">
            <w:pPr>
              <w:pStyle w:val="TAH"/>
              <w:rPr>
                <w:rFonts w:eastAsia="Yu Mincho"/>
                <w:lang w:eastAsia="ko-KR"/>
              </w:rPr>
            </w:pPr>
            <w:r>
              <w:rPr>
                <w:rFonts w:eastAsia="Yu Mincho"/>
                <w:kern w:val="24"/>
                <w:lang w:eastAsia="ko-KR"/>
              </w:rPr>
              <w:t>Margin (Tc)</w:t>
            </w:r>
          </w:p>
        </w:tc>
      </w:tr>
      <w:tr w:rsidR="0050116D" w14:paraId="51446A37" w14:textId="77777777" w:rsidTr="00E72564">
        <w:trPr>
          <w:trHeight w:val="262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27B2" w14:textId="77777777" w:rsidR="0050116D" w:rsidRDefault="0050116D" w:rsidP="00E72564">
            <w:pPr>
              <w:pStyle w:val="TAH"/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SCS = 15 kHz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D4A5" w14:textId="77777777" w:rsidR="0050116D" w:rsidRDefault="0050116D" w:rsidP="00E7256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SCS = 30 kHz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96E2" w14:textId="77777777" w:rsidR="0050116D" w:rsidRDefault="0050116D" w:rsidP="00E7256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SCS = 60 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26E2" w14:textId="77777777" w:rsidR="0050116D" w:rsidRDefault="0050116D" w:rsidP="00E72564">
            <w:pPr>
              <w:spacing w:after="0"/>
              <w:rPr>
                <w:rFonts w:ascii="Arial" w:eastAsia="Yu Mincho" w:hAnsi="Arial" w:cstheme="minorBidi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</w:tr>
      <w:tr w:rsidR="0050116D" w14:paraId="175DD63B" w14:textId="77777777" w:rsidTr="00E72564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0769" w14:textId="77777777" w:rsidR="0050116D" w:rsidRDefault="0050116D" w:rsidP="00E72564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3C09" w14:textId="77777777" w:rsidR="0050116D" w:rsidRDefault="0050116D" w:rsidP="00E72564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>≥ 24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FD88" w14:textId="77777777" w:rsidR="0050116D" w:rsidRDefault="0050116D" w:rsidP="00E72564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4990" w14:textId="2DEA04F3" w:rsidR="0050116D" w:rsidRDefault="0050116D" w:rsidP="00E72564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 w:rsidRPr="00251DD7">
              <w:rPr>
                <w:sz w:val="22"/>
                <w:szCs w:val="22"/>
              </w:rPr>
              <w:sym w:font="Symbol" w:char="F064"/>
            </w:r>
            <w:r w:rsidR="00195ABF">
              <w:rPr>
                <w:sz w:val="22"/>
                <w:szCs w:val="22"/>
              </w:rPr>
              <w:t>1</w:t>
            </w:r>
          </w:p>
        </w:tc>
      </w:tr>
      <w:tr w:rsidR="0050116D" w14:paraId="7F3D9209" w14:textId="77777777" w:rsidTr="00E72564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62C3" w14:textId="77777777" w:rsidR="0050116D" w:rsidRDefault="0050116D" w:rsidP="00E72564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97B2" w14:textId="77777777" w:rsidR="0050116D" w:rsidRDefault="0050116D" w:rsidP="00E72564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8517" w14:textId="77777777" w:rsidR="0050116D" w:rsidRDefault="0050116D" w:rsidP="00E72564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>≥ 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C642" w14:textId="4B0C821F" w:rsidR="0050116D" w:rsidRDefault="0050116D" w:rsidP="00E72564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 w:rsidRPr="00251DD7">
              <w:rPr>
                <w:sz w:val="22"/>
                <w:szCs w:val="22"/>
              </w:rPr>
              <w:sym w:font="Symbol" w:char="F064"/>
            </w:r>
            <w:r w:rsidR="00195ABF">
              <w:rPr>
                <w:sz w:val="22"/>
                <w:szCs w:val="22"/>
              </w:rPr>
              <w:t>2</w:t>
            </w:r>
          </w:p>
        </w:tc>
      </w:tr>
      <w:tr w:rsidR="00C02337" w14:paraId="59767D23" w14:textId="77777777" w:rsidTr="00E72564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E0EB" w14:textId="53D1BB6A" w:rsidR="00C02337" w:rsidRDefault="00195ABF" w:rsidP="00E72564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5DCD" w14:textId="316B5C14" w:rsidR="00C02337" w:rsidRDefault="00195ABF" w:rsidP="00E72564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77C9" w14:textId="300FC1C0" w:rsidR="00C02337" w:rsidRDefault="00195ABF" w:rsidP="00E72564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C97" w14:textId="44D5C8F7" w:rsidR="00C02337" w:rsidRPr="00251DD7" w:rsidRDefault="00195ABF" w:rsidP="00E72564">
            <w:pPr>
              <w:pStyle w:val="TAC"/>
              <w:rPr>
                <w:sz w:val="22"/>
                <w:szCs w:val="22"/>
              </w:rPr>
            </w:pPr>
            <w:r w:rsidRPr="00251DD7"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3</w:t>
            </w:r>
          </w:p>
        </w:tc>
      </w:tr>
    </w:tbl>
    <w:p w14:paraId="0B440902" w14:textId="77777777" w:rsidR="0050116D" w:rsidRDefault="0050116D" w:rsidP="005F50CA">
      <w:pPr>
        <w:rPr>
          <w:sz w:val="22"/>
          <w:szCs w:val="22"/>
        </w:rPr>
      </w:pPr>
    </w:p>
    <w:p w14:paraId="199A597D" w14:textId="1980F803" w:rsidR="0025244A" w:rsidRDefault="0025244A" w:rsidP="005F50CA">
      <w:pPr>
        <w:rPr>
          <w:sz w:val="22"/>
          <w:szCs w:val="22"/>
        </w:rPr>
      </w:pPr>
      <w:r>
        <w:rPr>
          <w:sz w:val="22"/>
          <w:szCs w:val="22"/>
        </w:rPr>
        <w:t xml:space="preserve">Regarding the side-conditions for measurement accuracy, </w:t>
      </w:r>
      <w:r w:rsidR="008C2156">
        <w:rPr>
          <w:sz w:val="22"/>
          <w:szCs w:val="22"/>
        </w:rPr>
        <w:t xml:space="preserve">our view is that higher side conditions should be </w:t>
      </w:r>
      <w:r w:rsidR="00386EC7">
        <w:rPr>
          <w:sz w:val="22"/>
          <w:szCs w:val="22"/>
        </w:rPr>
        <w:t>defined for SL positioning compared to NR Uu positioning</w:t>
      </w:r>
      <w:r w:rsidR="00426F4A">
        <w:rPr>
          <w:sz w:val="22"/>
          <w:szCs w:val="22"/>
        </w:rPr>
        <w:t>. In SL p</w:t>
      </w:r>
      <w:r w:rsidR="00D024ED">
        <w:rPr>
          <w:sz w:val="22"/>
          <w:szCs w:val="22"/>
        </w:rPr>
        <w:t xml:space="preserve">ositioning, PSCCH decoding is necessary </w:t>
      </w:r>
      <w:r w:rsidR="001B05AF">
        <w:rPr>
          <w:sz w:val="22"/>
          <w:szCs w:val="22"/>
        </w:rPr>
        <w:t>to receive SL PRS</w:t>
      </w:r>
      <w:r w:rsidR="009413BA">
        <w:rPr>
          <w:sz w:val="22"/>
          <w:szCs w:val="22"/>
        </w:rPr>
        <w:t xml:space="preserve"> resources</w:t>
      </w:r>
      <w:r w:rsidR="0080044A">
        <w:rPr>
          <w:sz w:val="22"/>
          <w:szCs w:val="22"/>
        </w:rPr>
        <w:t xml:space="preserve"> </w:t>
      </w:r>
      <w:r w:rsidR="009631E4">
        <w:rPr>
          <w:sz w:val="22"/>
          <w:szCs w:val="22"/>
        </w:rPr>
        <w:t>transmitted by</w:t>
      </w:r>
      <w:r w:rsidR="0080044A">
        <w:rPr>
          <w:sz w:val="22"/>
          <w:szCs w:val="22"/>
        </w:rPr>
        <w:t xml:space="preserve"> each UE</w:t>
      </w:r>
      <w:r w:rsidR="001B05AF">
        <w:rPr>
          <w:sz w:val="22"/>
          <w:szCs w:val="22"/>
        </w:rPr>
        <w:t xml:space="preserve">. </w:t>
      </w:r>
      <w:r w:rsidR="008F78EA">
        <w:rPr>
          <w:sz w:val="22"/>
          <w:szCs w:val="22"/>
        </w:rPr>
        <w:t>The side condition</w:t>
      </w:r>
      <w:r w:rsidR="0080044A">
        <w:rPr>
          <w:sz w:val="22"/>
          <w:szCs w:val="22"/>
        </w:rPr>
        <w:t>s</w:t>
      </w:r>
      <w:r w:rsidR="008F78EA">
        <w:rPr>
          <w:sz w:val="22"/>
          <w:szCs w:val="22"/>
        </w:rPr>
        <w:t xml:space="preserve"> for SL PRS should be selected </w:t>
      </w:r>
      <w:r w:rsidR="00397C16">
        <w:rPr>
          <w:sz w:val="22"/>
          <w:szCs w:val="22"/>
        </w:rPr>
        <w:t>to ensure high reliability of</w:t>
      </w:r>
      <w:r w:rsidR="00EE3EB0">
        <w:rPr>
          <w:sz w:val="22"/>
          <w:szCs w:val="22"/>
        </w:rPr>
        <w:t xml:space="preserve"> SCI decoding</w:t>
      </w:r>
      <w:r w:rsidR="00330F6C">
        <w:rPr>
          <w:sz w:val="22"/>
          <w:szCs w:val="22"/>
        </w:rPr>
        <w:t xml:space="preserve"> so that</w:t>
      </w:r>
      <w:r w:rsidR="00397C16">
        <w:rPr>
          <w:sz w:val="22"/>
          <w:szCs w:val="22"/>
        </w:rPr>
        <w:t xml:space="preserve"> </w:t>
      </w:r>
      <w:r w:rsidR="003632A3">
        <w:rPr>
          <w:sz w:val="22"/>
          <w:szCs w:val="22"/>
        </w:rPr>
        <w:t xml:space="preserve">missed </w:t>
      </w:r>
      <w:r w:rsidR="000544AF">
        <w:rPr>
          <w:sz w:val="22"/>
          <w:szCs w:val="22"/>
        </w:rPr>
        <w:t xml:space="preserve">CCH </w:t>
      </w:r>
      <w:r w:rsidR="003632A3">
        <w:rPr>
          <w:sz w:val="22"/>
          <w:szCs w:val="22"/>
        </w:rPr>
        <w:t>detections</w:t>
      </w:r>
      <w:r w:rsidR="000544AF">
        <w:rPr>
          <w:sz w:val="22"/>
          <w:szCs w:val="22"/>
        </w:rPr>
        <w:t xml:space="preserve"> </w:t>
      </w:r>
      <w:r w:rsidR="009E32A2">
        <w:rPr>
          <w:sz w:val="22"/>
          <w:szCs w:val="22"/>
        </w:rPr>
        <w:t>do not become</w:t>
      </w:r>
      <w:r w:rsidR="000544AF">
        <w:rPr>
          <w:sz w:val="22"/>
          <w:szCs w:val="22"/>
        </w:rPr>
        <w:t xml:space="preserve"> a significant factor in SL positioning </w:t>
      </w:r>
      <w:r w:rsidR="000E45F2">
        <w:rPr>
          <w:sz w:val="22"/>
          <w:szCs w:val="22"/>
        </w:rPr>
        <w:t>measurement performance.</w:t>
      </w:r>
      <w:r w:rsidR="00625EBC">
        <w:rPr>
          <w:sz w:val="22"/>
          <w:szCs w:val="22"/>
        </w:rPr>
        <w:t xml:space="preserve"> Proposals from RAN4#110</w:t>
      </w:r>
      <w:r w:rsidR="003F4ECF">
        <w:rPr>
          <w:sz w:val="22"/>
          <w:szCs w:val="22"/>
        </w:rPr>
        <w:t>bis</w:t>
      </w:r>
      <w:r w:rsidR="00625EBC">
        <w:rPr>
          <w:sz w:val="22"/>
          <w:szCs w:val="22"/>
        </w:rPr>
        <w:t xml:space="preserve"> are shown below.</w:t>
      </w:r>
    </w:p>
    <w:p w14:paraId="0FC94C89" w14:textId="702F2453" w:rsidR="002D0E34" w:rsidRPr="00C403BA" w:rsidRDefault="002D0E34" w:rsidP="005F50CA">
      <w:pPr>
        <w:rPr>
          <w:b/>
          <w:bCs/>
          <w:sz w:val="22"/>
          <w:szCs w:val="22"/>
        </w:rPr>
      </w:pPr>
      <w:r w:rsidRPr="002D0E34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B3E802C" wp14:editId="08D7D3E4">
                <wp:extent cx="6105525" cy="2531059"/>
                <wp:effectExtent l="0" t="0" r="28575" b="22225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2531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9EC4" w14:textId="77777777" w:rsidR="006C53DF" w:rsidRPr="006C53DF" w:rsidRDefault="006C53DF" w:rsidP="006C53DF">
                            <w:pPr>
                              <w:keepNext/>
                              <w:keepLines/>
                              <w:tabs>
                                <w:tab w:val="left" w:pos="2040"/>
                              </w:tabs>
                              <w:spacing w:before="120" w:line="259" w:lineRule="auto"/>
                              <w:outlineLvl w:val="3"/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6C53DF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 xml:space="preserve">Issue </w:t>
                            </w:r>
                            <w:r w:rsidRPr="006C53DF">
                              <w:rPr>
                                <w:rFonts w:ascii="Arial" w:eastAsia="DengXia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>3</w:t>
                            </w:r>
                            <w:r w:rsidRPr="006C53DF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-1</w:t>
                            </w:r>
                            <w:r w:rsidRPr="006C53DF">
                              <w:rPr>
                                <w:rFonts w:ascii="Arial" w:eastAsia="SimSu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>-1</w:t>
                            </w:r>
                            <w:r w:rsidRPr="006C53DF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:</w:t>
                            </w:r>
                            <w:r w:rsidRPr="006C53DF">
                              <w:rPr>
                                <w:rFonts w:ascii="Arial" w:eastAsia="SimSun" w:hAnsi="Arial" w:hint="eastAsia"/>
                                <w:b/>
                                <w:u w:val="single"/>
                                <w:lang w:val="en-US" w:eastAsia="zh-CN"/>
                              </w:rPr>
                              <w:t xml:space="preserve"> SINR side conditions</w:t>
                            </w:r>
                          </w:p>
                          <w:p w14:paraId="4136AF9A" w14:textId="77777777" w:rsidR="006C53DF" w:rsidRPr="006C53DF" w:rsidRDefault="006C53DF" w:rsidP="006C53DF">
                            <w:p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6C53DF">
                              <w:rPr>
                                <w:rFonts w:eastAsia="SimSun"/>
                                <w:i/>
                                <w:lang w:eastAsia="zh-CN"/>
                              </w:rPr>
                              <w:t>Agreements:</w:t>
                            </w:r>
                          </w:p>
                          <w:p w14:paraId="69FB7E16" w14:textId="77777777" w:rsidR="006C53DF" w:rsidRPr="006C53DF" w:rsidRDefault="006C53DF" w:rsidP="006C53DF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57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6C53DF">
                              <w:rPr>
                                <w:rFonts w:eastAsia="SimSun"/>
                                <w:lang w:eastAsia="zh-CN"/>
                              </w:rPr>
                              <w:t xml:space="preserve">SL RSTD: </w:t>
                            </w:r>
                          </w:p>
                          <w:p w14:paraId="7020F558" w14:textId="77777777" w:rsidR="006C53DF" w:rsidRPr="006C53DF" w:rsidRDefault="006C53DF" w:rsidP="006C53DF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29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6C53DF">
                              <w:rPr>
                                <w:rFonts w:eastAsia="SimSun"/>
                                <w:lang w:eastAsia="zh-CN"/>
                              </w:rPr>
                              <w:t>Option 1: (0, -6) dB for reference and another anchor UE</w:t>
                            </w:r>
                          </w:p>
                          <w:p w14:paraId="3B712BA1" w14:textId="77777777" w:rsidR="006C53DF" w:rsidRPr="006C53DF" w:rsidRDefault="006C53DF" w:rsidP="006C53DF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29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6C53DF">
                              <w:rPr>
                                <w:rFonts w:eastAsia="SimSun"/>
                                <w:lang w:eastAsia="zh-CN"/>
                              </w:rPr>
                              <w:t>Option 2: (-3, -6) dB for reference and another anchor UE</w:t>
                            </w:r>
                          </w:p>
                          <w:p w14:paraId="7FA3804C" w14:textId="77777777" w:rsidR="006C53DF" w:rsidRPr="006C53DF" w:rsidRDefault="006C53DF" w:rsidP="006C53DF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57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6C53DF">
                              <w:rPr>
                                <w:rFonts w:eastAsia="SimSun"/>
                                <w:lang w:eastAsia="zh-CN"/>
                              </w:rPr>
                              <w:t xml:space="preserve">SL UE Rx-Tx and SL RSRP(P): </w:t>
                            </w:r>
                          </w:p>
                          <w:p w14:paraId="3E7DE862" w14:textId="77777777" w:rsidR="006C53DF" w:rsidRPr="006C53DF" w:rsidRDefault="006C53DF" w:rsidP="006C53DF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29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6C53DF">
                              <w:rPr>
                                <w:rFonts w:eastAsia="SimSun"/>
                                <w:lang w:eastAsia="zh-CN"/>
                              </w:rPr>
                              <w:t xml:space="preserve">FFS -6 dB, </w:t>
                            </w:r>
                          </w:p>
                          <w:p w14:paraId="7F48CC58" w14:textId="77777777" w:rsidR="006C53DF" w:rsidRPr="006C53DF" w:rsidRDefault="006C53DF" w:rsidP="006C53DF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29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6C53DF">
                              <w:rPr>
                                <w:rFonts w:eastAsia="SimSun"/>
                                <w:lang w:eastAsia="zh-CN"/>
                              </w:rPr>
                              <w:t xml:space="preserve">FFS -3 </w:t>
                            </w:r>
                            <w:proofErr w:type="gramStart"/>
                            <w:r w:rsidRPr="006C53DF">
                              <w:rPr>
                                <w:rFonts w:eastAsia="SimSun"/>
                                <w:lang w:eastAsia="zh-CN"/>
                              </w:rPr>
                              <w:t>dB</w:t>
                            </w:r>
                            <w:proofErr w:type="gramEnd"/>
                            <w:r w:rsidRPr="006C53DF">
                              <w:rPr>
                                <w:rFonts w:eastAsia="SimSun"/>
                                <w:lang w:eastAsia="zh-CN"/>
                              </w:rPr>
                              <w:t xml:space="preserve"> </w:t>
                            </w:r>
                          </w:p>
                          <w:p w14:paraId="26D43685" w14:textId="77777777" w:rsidR="006C53DF" w:rsidRPr="006C53DF" w:rsidRDefault="006C53DF" w:rsidP="006C53DF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57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6C53DF">
                              <w:rPr>
                                <w:rFonts w:eastAsia="SimSun"/>
                                <w:lang w:eastAsia="zh-CN"/>
                              </w:rPr>
                              <w:t>SL AoA and SL RTOA (for core requirements only):</w:t>
                            </w:r>
                          </w:p>
                          <w:p w14:paraId="363C4B2F" w14:textId="77777777" w:rsidR="006C53DF" w:rsidRPr="006C53DF" w:rsidRDefault="006C53DF" w:rsidP="006C53DF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29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6C53DF">
                              <w:rPr>
                                <w:rFonts w:eastAsia="SimSun"/>
                                <w:lang w:eastAsia="zh-CN"/>
                              </w:rPr>
                              <w:t>-6 dB</w:t>
                            </w:r>
                          </w:p>
                          <w:p w14:paraId="63EBD407" w14:textId="086154E8" w:rsidR="002D0E34" w:rsidRPr="001578E9" w:rsidRDefault="002D0E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3E802C" id="Text Box 217" o:spid="_x0000_s1030" type="#_x0000_t202" style="width:480.75pt;height:19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">
                <v:textbox>
                  <w:txbxContent>
                    <w:p w14:paraId="43EB9EC4" w14:textId="77777777" w:rsidR="006C53DF" w:rsidRPr="006C53DF" w:rsidRDefault="006C53DF" w:rsidP="006C53DF">
                      <w:pPr>
                        <w:keepNext/>
                        <w:keepLines/>
                        <w:tabs>
                          <w:tab w:val="left" w:pos="2040"/>
                        </w:tabs>
                        <w:spacing w:before="120" w:line="259" w:lineRule="auto"/>
                        <w:outlineLvl w:val="3"/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</w:pPr>
                      <w:r w:rsidRPr="006C53DF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 xml:space="preserve">Issue </w:t>
                      </w:r>
                      <w:r w:rsidRPr="006C53DF">
                        <w:rPr>
                          <w:rFonts w:ascii="Arial" w:eastAsia="DengXian" w:hAnsi="Arial" w:hint="eastAsia"/>
                          <w:b/>
                          <w:u w:val="single"/>
                          <w:lang w:val="en-US" w:eastAsia="zh-CN"/>
                        </w:rPr>
                        <w:t>3</w:t>
                      </w:r>
                      <w:r w:rsidRPr="006C53DF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-1</w:t>
                      </w:r>
                      <w:r w:rsidRPr="006C53DF">
                        <w:rPr>
                          <w:rFonts w:ascii="Arial" w:eastAsia="SimSun" w:hAnsi="Arial" w:hint="eastAsia"/>
                          <w:b/>
                          <w:u w:val="single"/>
                          <w:lang w:val="en-US" w:eastAsia="zh-CN"/>
                        </w:rPr>
                        <w:t>-1</w:t>
                      </w:r>
                      <w:r w:rsidRPr="006C53DF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:</w:t>
                      </w:r>
                      <w:r w:rsidRPr="006C53DF">
                        <w:rPr>
                          <w:rFonts w:ascii="Arial" w:eastAsia="SimSun" w:hAnsi="Arial" w:hint="eastAsia"/>
                          <w:b/>
                          <w:u w:val="single"/>
                          <w:lang w:val="en-US" w:eastAsia="zh-CN"/>
                        </w:rPr>
                        <w:t xml:space="preserve"> SINR side conditions</w:t>
                      </w:r>
                    </w:p>
                    <w:p w14:paraId="4136AF9A" w14:textId="77777777" w:rsidR="006C53DF" w:rsidRPr="006C53DF" w:rsidRDefault="006C53DF" w:rsidP="006C53DF">
                      <w:p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6C53DF">
                        <w:rPr>
                          <w:rFonts w:eastAsia="SimSun"/>
                          <w:i/>
                          <w:lang w:eastAsia="zh-CN"/>
                        </w:rPr>
                        <w:t>Agreements:</w:t>
                      </w:r>
                    </w:p>
                    <w:p w14:paraId="69FB7E16" w14:textId="77777777" w:rsidR="006C53DF" w:rsidRPr="006C53DF" w:rsidRDefault="006C53DF" w:rsidP="006C53DF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576"/>
                        <w:rPr>
                          <w:rFonts w:eastAsia="SimSun"/>
                          <w:lang w:eastAsia="zh-CN"/>
                        </w:rPr>
                      </w:pPr>
                      <w:r w:rsidRPr="006C53DF">
                        <w:rPr>
                          <w:rFonts w:eastAsia="SimSun"/>
                          <w:lang w:eastAsia="zh-CN"/>
                        </w:rPr>
                        <w:t xml:space="preserve">SL RSTD: </w:t>
                      </w:r>
                    </w:p>
                    <w:p w14:paraId="7020F558" w14:textId="77777777" w:rsidR="006C53DF" w:rsidRPr="006C53DF" w:rsidRDefault="006C53DF" w:rsidP="006C53DF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296"/>
                        <w:rPr>
                          <w:rFonts w:eastAsia="SimSun"/>
                          <w:lang w:eastAsia="zh-CN"/>
                        </w:rPr>
                      </w:pPr>
                      <w:r w:rsidRPr="006C53DF">
                        <w:rPr>
                          <w:rFonts w:eastAsia="SimSun"/>
                          <w:lang w:eastAsia="zh-CN"/>
                        </w:rPr>
                        <w:t>Option 1: (0, -6) dB for reference and another anchor UE</w:t>
                      </w:r>
                    </w:p>
                    <w:p w14:paraId="3B712BA1" w14:textId="77777777" w:rsidR="006C53DF" w:rsidRPr="006C53DF" w:rsidRDefault="006C53DF" w:rsidP="006C53DF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296"/>
                        <w:rPr>
                          <w:rFonts w:eastAsia="SimSun"/>
                          <w:lang w:eastAsia="zh-CN"/>
                        </w:rPr>
                      </w:pPr>
                      <w:r w:rsidRPr="006C53DF">
                        <w:rPr>
                          <w:rFonts w:eastAsia="SimSun"/>
                          <w:lang w:eastAsia="zh-CN"/>
                        </w:rPr>
                        <w:t>Option 2: (-3, -6) dB for reference and another anchor UE</w:t>
                      </w:r>
                    </w:p>
                    <w:p w14:paraId="7FA3804C" w14:textId="77777777" w:rsidR="006C53DF" w:rsidRPr="006C53DF" w:rsidRDefault="006C53DF" w:rsidP="006C53DF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576"/>
                        <w:rPr>
                          <w:rFonts w:eastAsia="SimSun"/>
                          <w:lang w:eastAsia="zh-CN"/>
                        </w:rPr>
                      </w:pPr>
                      <w:r w:rsidRPr="006C53DF">
                        <w:rPr>
                          <w:rFonts w:eastAsia="SimSun"/>
                          <w:lang w:eastAsia="zh-CN"/>
                        </w:rPr>
                        <w:t xml:space="preserve">SL UE Rx-Tx and SL RSRP(P): </w:t>
                      </w:r>
                    </w:p>
                    <w:p w14:paraId="3E7DE862" w14:textId="77777777" w:rsidR="006C53DF" w:rsidRPr="006C53DF" w:rsidRDefault="006C53DF" w:rsidP="006C53DF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296"/>
                        <w:rPr>
                          <w:rFonts w:eastAsia="SimSun"/>
                          <w:lang w:eastAsia="zh-CN"/>
                        </w:rPr>
                      </w:pPr>
                      <w:r w:rsidRPr="006C53DF">
                        <w:rPr>
                          <w:rFonts w:eastAsia="SimSun"/>
                          <w:lang w:eastAsia="zh-CN"/>
                        </w:rPr>
                        <w:t xml:space="preserve">FFS -6 dB, </w:t>
                      </w:r>
                    </w:p>
                    <w:p w14:paraId="7F48CC58" w14:textId="77777777" w:rsidR="006C53DF" w:rsidRPr="006C53DF" w:rsidRDefault="006C53DF" w:rsidP="006C53DF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296"/>
                        <w:rPr>
                          <w:rFonts w:eastAsia="SimSun"/>
                          <w:lang w:eastAsia="zh-CN"/>
                        </w:rPr>
                      </w:pPr>
                      <w:r w:rsidRPr="006C53DF">
                        <w:rPr>
                          <w:rFonts w:eastAsia="SimSun"/>
                          <w:lang w:eastAsia="zh-CN"/>
                        </w:rPr>
                        <w:t xml:space="preserve">FFS -3 dB </w:t>
                      </w:r>
                    </w:p>
                    <w:p w14:paraId="26D43685" w14:textId="77777777" w:rsidR="006C53DF" w:rsidRPr="006C53DF" w:rsidRDefault="006C53DF" w:rsidP="006C53DF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576"/>
                        <w:rPr>
                          <w:rFonts w:eastAsia="SimSun"/>
                          <w:lang w:eastAsia="zh-CN"/>
                        </w:rPr>
                      </w:pPr>
                      <w:r w:rsidRPr="006C53DF">
                        <w:rPr>
                          <w:rFonts w:eastAsia="SimSun"/>
                          <w:lang w:eastAsia="zh-CN"/>
                        </w:rPr>
                        <w:t>SL AoA and SL RTOA (for core requirements only):</w:t>
                      </w:r>
                    </w:p>
                    <w:p w14:paraId="363C4B2F" w14:textId="77777777" w:rsidR="006C53DF" w:rsidRPr="006C53DF" w:rsidRDefault="006C53DF" w:rsidP="006C53DF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296"/>
                        <w:rPr>
                          <w:rFonts w:eastAsia="SimSun"/>
                          <w:lang w:eastAsia="zh-CN"/>
                        </w:rPr>
                      </w:pPr>
                      <w:r w:rsidRPr="006C53DF">
                        <w:rPr>
                          <w:rFonts w:eastAsia="SimSun"/>
                          <w:lang w:eastAsia="zh-CN"/>
                        </w:rPr>
                        <w:t>-6 dB</w:t>
                      </w:r>
                    </w:p>
                    <w:p w14:paraId="63EBD407" w14:textId="086154E8" w:rsidR="002D0E34" w:rsidRPr="001578E9" w:rsidRDefault="002D0E34"/>
                  </w:txbxContent>
                </v:textbox>
                <w10:anchorlock/>
              </v:shape>
            </w:pict>
          </mc:Fallback>
        </mc:AlternateContent>
      </w:r>
    </w:p>
    <w:p w14:paraId="20448516" w14:textId="5483F0EF" w:rsidR="00C403BA" w:rsidRPr="00F84E1A" w:rsidRDefault="00344F45" w:rsidP="005F50CA">
      <w:pPr>
        <w:rPr>
          <w:b/>
          <w:bCs/>
          <w:sz w:val="22"/>
          <w:szCs w:val="22"/>
        </w:rPr>
      </w:pPr>
      <w:r w:rsidRPr="00F84E1A">
        <w:rPr>
          <w:b/>
          <w:bCs/>
          <w:sz w:val="22"/>
          <w:szCs w:val="22"/>
        </w:rPr>
        <w:t>Proposal</w:t>
      </w:r>
      <w:r w:rsidR="00AB7ED3">
        <w:rPr>
          <w:b/>
          <w:bCs/>
          <w:sz w:val="22"/>
          <w:szCs w:val="22"/>
        </w:rPr>
        <w:t xml:space="preserve"> </w:t>
      </w:r>
      <w:r w:rsidR="008B41B6">
        <w:rPr>
          <w:b/>
          <w:bCs/>
          <w:sz w:val="22"/>
          <w:szCs w:val="22"/>
        </w:rPr>
        <w:t>8</w:t>
      </w:r>
      <w:r w:rsidR="008C7AC8" w:rsidRPr="00F84E1A">
        <w:rPr>
          <w:b/>
          <w:bCs/>
          <w:sz w:val="22"/>
          <w:szCs w:val="22"/>
        </w:rPr>
        <w:t>: Define the side conditions for SL RSTD</w:t>
      </w:r>
      <w:r w:rsidR="00A62375" w:rsidRPr="00F84E1A">
        <w:rPr>
          <w:b/>
          <w:bCs/>
          <w:sz w:val="22"/>
          <w:szCs w:val="22"/>
        </w:rPr>
        <w:t xml:space="preserve"> as 0 dB for reference cell and -3 dB for target cell.</w:t>
      </w:r>
    </w:p>
    <w:p w14:paraId="5E6334CF" w14:textId="66B0F267" w:rsidR="005905E7" w:rsidRDefault="005905E7" w:rsidP="005905E7">
      <w:pPr>
        <w:rPr>
          <w:b/>
          <w:bCs/>
          <w:sz w:val="22"/>
          <w:szCs w:val="22"/>
        </w:rPr>
      </w:pPr>
      <w:r w:rsidRPr="00F84E1A">
        <w:rPr>
          <w:b/>
          <w:bCs/>
          <w:sz w:val="22"/>
          <w:szCs w:val="22"/>
        </w:rPr>
        <w:t>Proposal</w:t>
      </w:r>
      <w:r w:rsidR="00AB7ED3">
        <w:rPr>
          <w:b/>
          <w:bCs/>
          <w:sz w:val="22"/>
          <w:szCs w:val="22"/>
        </w:rPr>
        <w:t xml:space="preserve"> </w:t>
      </w:r>
      <w:r w:rsidR="00A20315">
        <w:rPr>
          <w:b/>
          <w:bCs/>
          <w:sz w:val="22"/>
          <w:szCs w:val="22"/>
        </w:rPr>
        <w:t>9</w:t>
      </w:r>
      <w:r w:rsidRPr="00F84E1A">
        <w:rPr>
          <w:b/>
          <w:bCs/>
          <w:sz w:val="22"/>
          <w:szCs w:val="22"/>
        </w:rPr>
        <w:t>: Define t</w:t>
      </w:r>
      <w:r w:rsidR="0083729A" w:rsidRPr="00F84E1A">
        <w:rPr>
          <w:b/>
          <w:bCs/>
          <w:sz w:val="22"/>
          <w:szCs w:val="22"/>
        </w:rPr>
        <w:t>wo</w:t>
      </w:r>
      <w:r w:rsidRPr="00F84E1A">
        <w:rPr>
          <w:b/>
          <w:bCs/>
          <w:sz w:val="22"/>
          <w:szCs w:val="22"/>
        </w:rPr>
        <w:t xml:space="preserve"> side conditions for SL R</w:t>
      </w:r>
      <w:r w:rsidR="001125AD" w:rsidRPr="00F84E1A">
        <w:rPr>
          <w:b/>
          <w:bCs/>
          <w:sz w:val="22"/>
          <w:szCs w:val="22"/>
        </w:rPr>
        <w:t>x-Tx, SL PRS-RSRP and SL PRS-RSRPP</w:t>
      </w:r>
      <w:r w:rsidR="0083729A" w:rsidRPr="00F84E1A">
        <w:rPr>
          <w:b/>
          <w:bCs/>
          <w:sz w:val="22"/>
          <w:szCs w:val="22"/>
        </w:rPr>
        <w:t xml:space="preserve">: </w:t>
      </w:r>
      <w:r w:rsidRPr="00F84E1A">
        <w:rPr>
          <w:b/>
          <w:bCs/>
          <w:sz w:val="22"/>
          <w:szCs w:val="22"/>
        </w:rPr>
        <w:t xml:space="preserve"> 0 dB and -3 dB</w:t>
      </w:r>
      <w:r w:rsidR="00F84E1A" w:rsidRPr="00F84E1A">
        <w:rPr>
          <w:b/>
          <w:bCs/>
          <w:sz w:val="22"/>
          <w:szCs w:val="22"/>
        </w:rPr>
        <w:t>.</w:t>
      </w:r>
      <w:r w:rsidRPr="00F84E1A">
        <w:rPr>
          <w:b/>
          <w:bCs/>
          <w:sz w:val="22"/>
          <w:szCs w:val="22"/>
        </w:rPr>
        <w:t xml:space="preserve"> </w:t>
      </w:r>
    </w:p>
    <w:p w14:paraId="0EFBCAE4" w14:textId="7B5F2F28" w:rsidR="00DE5D92" w:rsidRDefault="00DE5D92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6FA96A5E" w14:textId="32B789D6" w:rsidR="00AB43B0" w:rsidRDefault="00DE5D92">
      <w:pPr>
        <w:pStyle w:val="Heading2"/>
      </w:pPr>
      <w:r>
        <w:lastRenderedPageBreak/>
        <w:t xml:space="preserve"> </w:t>
      </w:r>
      <w:r w:rsidR="00D65145">
        <w:t xml:space="preserve">Test </w:t>
      </w:r>
      <w:proofErr w:type="gramStart"/>
      <w:r w:rsidR="00D65145">
        <w:t>cases</w:t>
      </w:r>
      <w:proofErr w:type="gramEnd"/>
    </w:p>
    <w:p w14:paraId="6419C129" w14:textId="2892A25B" w:rsidR="00700F8A" w:rsidRPr="00700F8A" w:rsidRDefault="00700F8A" w:rsidP="00700F8A">
      <w:r>
        <w:t xml:space="preserve">RAN4 reached </w:t>
      </w:r>
      <w:r w:rsidR="00AD3918">
        <w:t>addition</w:t>
      </w:r>
      <w:r>
        <w:t xml:space="preserve">al agreements </w:t>
      </w:r>
      <w:r w:rsidR="00844894">
        <w:t>regarding the test cases for SL positioning, as shown below [1].</w:t>
      </w:r>
    </w:p>
    <w:p w14:paraId="6CA5DC23" w14:textId="5161F826" w:rsidR="005A5CE2" w:rsidRPr="005A5CE2" w:rsidRDefault="005A5CE2" w:rsidP="005A5CE2">
      <w:r w:rsidRPr="002D0E34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679A704" wp14:editId="6BF85047">
                <wp:extent cx="6078220" cy="3952875"/>
                <wp:effectExtent l="0" t="0" r="17780" b="28575"/>
                <wp:docPr id="1417175676" name="Text Box 1417175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95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E0CEC" w14:textId="77777777" w:rsidR="00BB1064" w:rsidRPr="00BB1064" w:rsidRDefault="00BB1064" w:rsidP="00BC51B2">
                            <w:pPr>
                              <w:keepNext/>
                              <w:keepLines/>
                              <w:tabs>
                                <w:tab w:val="left" w:pos="2040"/>
                              </w:tabs>
                              <w:spacing w:before="120" w:after="120"/>
                              <w:outlineLvl w:val="3"/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</w:pPr>
                            <w:r w:rsidRPr="00BB1064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 xml:space="preserve">Issue </w:t>
                            </w:r>
                            <w:r w:rsidRPr="00BB1064">
                              <w:rPr>
                                <w:rFonts w:ascii="Arial" w:eastAsia="DengXian" w:hAnsi="Arial" w:hint="eastAsia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3</w:t>
                            </w:r>
                            <w:r w:rsidRPr="00BB1064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-1</w:t>
                            </w:r>
                            <w:r w:rsidRPr="00BB1064">
                              <w:rPr>
                                <w:rFonts w:ascii="Arial" w:eastAsia="SimSun" w:hAnsi="Arial" w:hint="eastAsia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-</w:t>
                            </w:r>
                            <w:r w:rsidRPr="00BB1064">
                              <w:rPr>
                                <w:rFonts w:ascii="Arial" w:eastAsia="DengXian" w:hAnsi="Arial" w:hint="eastAsia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6</w:t>
                            </w:r>
                            <w:r w:rsidRPr="00BB1064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:</w:t>
                            </w:r>
                            <w:r w:rsidRPr="00BB1064">
                              <w:rPr>
                                <w:rFonts w:ascii="Arial" w:eastAsia="SimSun" w:hAnsi="Arial" w:hint="eastAsia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 xml:space="preserve"> Test case list</w:t>
                            </w:r>
                          </w:p>
                          <w:p w14:paraId="1BB2AD6D" w14:textId="77777777" w:rsidR="00BB1064" w:rsidRPr="00BB1064" w:rsidRDefault="00BB1064" w:rsidP="00BC51B2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BB1064">
                              <w:rPr>
                                <w:rFonts w:eastAsia="SimSun"/>
                                <w:i/>
                                <w:szCs w:val="24"/>
                                <w:lang w:eastAsia="zh-CN"/>
                              </w:rPr>
                              <w:t>Agreements:</w:t>
                            </w:r>
                          </w:p>
                          <w:p w14:paraId="30B3F375" w14:textId="77777777" w:rsidR="00BB1064" w:rsidRPr="00BB1064" w:rsidRDefault="00BB1064" w:rsidP="00BC51B2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BB1064">
                              <w:rPr>
                                <w:lang w:val="en-US" w:eastAsia="zh-CN"/>
                              </w:rPr>
                              <w:t>No test cases are defined to specifically verify measurement delay requirements for SL PRS-RSRP/RSRPP, regardless of whether the measurement delay requirements are specified for SL PRS-RSRP/RSRPP.</w:t>
                            </w:r>
                          </w:p>
                          <w:p w14:paraId="028FA693" w14:textId="77777777" w:rsidR="00BB1064" w:rsidRPr="00BB1064" w:rsidRDefault="00BB1064" w:rsidP="00BC51B2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BB1064">
                              <w:rPr>
                                <w:lang w:val="en-US" w:eastAsia="zh-CN"/>
                              </w:rPr>
                              <w:t>Accuracy requirements for SL PRS-RSRP/RSRPP are verified when configured together with RSTD/RX-TX, respectively.</w:t>
                            </w:r>
                          </w:p>
                          <w:p w14:paraId="5BF60B6D" w14:textId="77777777" w:rsidR="00BB1064" w:rsidRPr="00BB1064" w:rsidRDefault="00BB1064" w:rsidP="00BC51B2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BB1064">
                              <w:rPr>
                                <w:lang w:val="en-US" w:eastAsia="zh-CN"/>
                              </w:rPr>
                              <w:t xml:space="preserve">Option 1a: separate section for testing SL PRS-RSRP/PRS-RSRPP, </w:t>
                            </w:r>
                            <w:r w:rsidRPr="00BB1064">
                              <w:rPr>
                                <w:u w:val="single"/>
                                <w:lang w:val="en-US" w:eastAsia="zh-CN"/>
                              </w:rPr>
                              <w:t>without verifying</w:t>
                            </w:r>
                            <w:r w:rsidRPr="00BB1064">
                              <w:rPr>
                                <w:lang w:val="en-US" w:eastAsia="zh-CN"/>
                              </w:rPr>
                              <w:t xml:space="preserve"> the accuracy of the other (SL RSTD/Rx-Tx) measurement, </w:t>
                            </w:r>
                            <w:proofErr w:type="gramStart"/>
                            <w:r w:rsidRPr="00BB1064">
                              <w:rPr>
                                <w:lang w:val="en-US" w:eastAsia="zh-CN"/>
                              </w:rPr>
                              <w:t>respectively</w:t>
                            </w:r>
                            <w:proofErr w:type="gramEnd"/>
                          </w:p>
                          <w:p w14:paraId="09212D05" w14:textId="77777777" w:rsidR="00BB1064" w:rsidRPr="00BB1064" w:rsidRDefault="00BB1064" w:rsidP="00BC51B2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BB1064">
                              <w:rPr>
                                <w:lang w:val="en-US" w:eastAsia="zh-CN"/>
                              </w:rPr>
                              <w:t xml:space="preserve">Option 1b: separate section for testing SL PRS-RSRP/PRS-RSRPP, </w:t>
                            </w:r>
                            <w:r w:rsidRPr="00BB1064">
                              <w:rPr>
                                <w:u w:val="single"/>
                                <w:lang w:val="en-US" w:eastAsia="zh-CN"/>
                              </w:rPr>
                              <w:t>with verifying also the accuracy</w:t>
                            </w:r>
                            <w:r w:rsidRPr="00BB1064">
                              <w:rPr>
                                <w:lang w:val="en-US" w:eastAsia="zh-CN"/>
                              </w:rPr>
                              <w:t xml:space="preserve"> of the other (SL RSTD/Rx-Tx) measurement, respectively</w:t>
                            </w:r>
                          </w:p>
                          <w:p w14:paraId="58C8C9D1" w14:textId="77777777" w:rsidR="00BB1064" w:rsidRPr="00BB1064" w:rsidRDefault="00BB1064" w:rsidP="00BC51B2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BB1064">
                              <w:rPr>
                                <w:lang w:val="en-US" w:eastAsia="zh-CN"/>
                              </w:rPr>
                              <w:t xml:space="preserve">Option 2: </w:t>
                            </w:r>
                            <w:r w:rsidRPr="00BB1064">
                              <w:rPr>
                                <w:u w:val="single"/>
                                <w:lang w:val="en-US" w:eastAsia="zh-CN"/>
                              </w:rPr>
                              <w:t>same section for SL PRS-RSRP/RSRPP and SL RSTD/Rx-Tx</w:t>
                            </w:r>
                            <w:r w:rsidRPr="00BB1064">
                              <w:rPr>
                                <w:lang w:val="en-US" w:eastAsia="zh-CN"/>
                              </w:rPr>
                              <w:t>, but different test cases - with and without SL PRS-RSRP/RSRPP.</w:t>
                            </w:r>
                          </w:p>
                          <w:p w14:paraId="29F34F30" w14:textId="77777777" w:rsidR="00BB1064" w:rsidRPr="00BB1064" w:rsidRDefault="00BB1064" w:rsidP="00BC51B2">
                            <w:pPr>
                              <w:keepNext/>
                              <w:keepLines/>
                              <w:tabs>
                                <w:tab w:val="left" w:pos="2040"/>
                              </w:tabs>
                              <w:spacing w:before="120" w:after="120"/>
                              <w:outlineLvl w:val="3"/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</w:pPr>
                            <w:r w:rsidRPr="00BB1064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 xml:space="preserve">Issue </w:t>
                            </w:r>
                            <w:r w:rsidRPr="00BB1064">
                              <w:rPr>
                                <w:rFonts w:ascii="Arial" w:eastAsia="DengXian" w:hAnsi="Arial" w:hint="eastAsia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3</w:t>
                            </w:r>
                            <w:r w:rsidRPr="00BB1064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-1</w:t>
                            </w:r>
                            <w:r w:rsidRPr="00BB1064">
                              <w:rPr>
                                <w:rFonts w:ascii="Arial" w:eastAsia="SimSun" w:hAnsi="Arial" w:hint="eastAsia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-</w:t>
                            </w:r>
                            <w:r w:rsidRPr="00BB1064">
                              <w:rPr>
                                <w:rFonts w:ascii="Arial" w:eastAsia="DengXian" w:hAnsi="Arial" w:hint="eastAsia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7</w:t>
                            </w:r>
                            <w:r w:rsidRPr="00BB1064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:</w:t>
                            </w:r>
                            <w:r w:rsidRPr="00BB1064">
                              <w:rPr>
                                <w:rFonts w:ascii="Arial" w:eastAsia="SimSun" w:hAnsi="Arial" w:hint="eastAsia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 xml:space="preserve"> Test configurations</w:t>
                            </w:r>
                          </w:p>
                          <w:p w14:paraId="7631AC5E" w14:textId="77777777" w:rsidR="00BB1064" w:rsidRPr="00BB1064" w:rsidRDefault="00BB1064" w:rsidP="00BC51B2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BB1064">
                              <w:rPr>
                                <w:rFonts w:eastAsia="SimSun"/>
                                <w:i/>
                                <w:szCs w:val="24"/>
                                <w:lang w:eastAsia="zh-CN"/>
                              </w:rPr>
                              <w:t>Agreements:</w:t>
                            </w:r>
                          </w:p>
                          <w:p w14:paraId="6AAE7A5F" w14:textId="77777777" w:rsidR="00BB1064" w:rsidRPr="00BB1064" w:rsidRDefault="00BB1064" w:rsidP="00BC51B2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BB1064">
                              <w:rPr>
                                <w:lang w:val="en-US" w:eastAsia="zh-CN"/>
                              </w:rPr>
                              <w:t xml:space="preserve">Define SL positioning test cases using only AWGN and 2-tap channel (for SL PRS RSRPP) propagation conditions. </w:t>
                            </w:r>
                          </w:p>
                          <w:p w14:paraId="429981D4" w14:textId="77777777" w:rsidR="00BB1064" w:rsidRPr="00BB1064" w:rsidRDefault="00BB1064" w:rsidP="00BC51B2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BB1064">
                              <w:rPr>
                                <w:lang w:val="en-US" w:eastAsia="zh-CN"/>
                              </w:rPr>
                              <w:t xml:space="preserve">RAN4 to define the test cases for dedicated resource pool and shared resource pool as test configurations, and the SL PRS configurations could apply to both types of resource pool. </w:t>
                            </w:r>
                          </w:p>
                          <w:p w14:paraId="56DE1A2B" w14:textId="77777777" w:rsidR="005A5CE2" w:rsidRPr="0062725D" w:rsidRDefault="005A5CE2" w:rsidP="005A5CE2">
                            <w:pPr>
                              <w:spacing w:after="120"/>
                            </w:pPr>
                          </w:p>
                          <w:p w14:paraId="219EC076" w14:textId="77777777" w:rsidR="005A5CE2" w:rsidRDefault="005A5CE2" w:rsidP="005A5C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679A704" id="Text Box 1417175676" o:spid="_x0000_s1031" type="#_x0000_t202" style="width:478.6pt;height:3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">
                <v:textbox>
                  <w:txbxContent>
                    <w:p w14:paraId="622E0CEC" w14:textId="77777777" w:rsidR="00BB1064" w:rsidRPr="00BB1064" w:rsidRDefault="00BB1064" w:rsidP="00BC51B2">
                      <w:pPr>
                        <w:keepNext/>
                        <w:keepLines/>
                        <w:tabs>
                          <w:tab w:val="left" w:pos="2040"/>
                        </w:tabs>
                        <w:spacing w:before="120" w:after="120"/>
                        <w:outlineLvl w:val="3"/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</w:pPr>
                      <w:r w:rsidRPr="00BB1064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 xml:space="preserve">Issue </w:t>
                      </w:r>
                      <w:r w:rsidRPr="00BB1064">
                        <w:rPr>
                          <w:rFonts w:ascii="Arial" w:eastAsia="DengXian" w:hAnsi="Arial" w:hint="eastAsia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3</w:t>
                      </w:r>
                      <w:r w:rsidRPr="00BB1064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-1</w:t>
                      </w:r>
                      <w:r w:rsidRPr="00BB1064">
                        <w:rPr>
                          <w:rFonts w:ascii="Arial" w:eastAsia="SimSun" w:hAnsi="Arial" w:hint="eastAsia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-</w:t>
                      </w:r>
                      <w:r w:rsidRPr="00BB1064">
                        <w:rPr>
                          <w:rFonts w:ascii="Arial" w:eastAsia="DengXian" w:hAnsi="Arial" w:hint="eastAsia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6</w:t>
                      </w:r>
                      <w:r w:rsidRPr="00BB1064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:</w:t>
                      </w:r>
                      <w:r w:rsidRPr="00BB1064">
                        <w:rPr>
                          <w:rFonts w:ascii="Arial" w:eastAsia="SimSun" w:hAnsi="Arial" w:hint="eastAsia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 xml:space="preserve"> Test case list</w:t>
                      </w:r>
                    </w:p>
                    <w:p w14:paraId="1BB2AD6D" w14:textId="77777777" w:rsidR="00BB1064" w:rsidRPr="00BB1064" w:rsidRDefault="00BB1064" w:rsidP="00BC51B2">
                      <w:p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BB1064">
                        <w:rPr>
                          <w:rFonts w:eastAsia="SimSun"/>
                          <w:i/>
                          <w:szCs w:val="24"/>
                          <w:lang w:eastAsia="zh-CN"/>
                        </w:rPr>
                        <w:t>Agreements:</w:t>
                      </w:r>
                    </w:p>
                    <w:p w14:paraId="30B3F375" w14:textId="77777777" w:rsidR="00BB1064" w:rsidRPr="00BB1064" w:rsidRDefault="00BB1064" w:rsidP="00BC51B2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lang w:val="en-US" w:eastAsia="zh-CN"/>
                        </w:rPr>
                      </w:pPr>
                      <w:r w:rsidRPr="00BB1064">
                        <w:rPr>
                          <w:lang w:val="en-US" w:eastAsia="zh-CN"/>
                        </w:rPr>
                        <w:t>No test cases are defined to specifically verify measurement delay requirements for SL PRS-RSRP/RSRPP, regardless of whether the measurement delay requirements are specified for SL PRS-RSRP/RSRPP.</w:t>
                      </w:r>
                    </w:p>
                    <w:p w14:paraId="028FA693" w14:textId="77777777" w:rsidR="00BB1064" w:rsidRPr="00BB1064" w:rsidRDefault="00BB1064" w:rsidP="00BC51B2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lang w:val="en-US" w:eastAsia="zh-CN"/>
                        </w:rPr>
                      </w:pPr>
                      <w:r w:rsidRPr="00BB1064">
                        <w:rPr>
                          <w:lang w:val="en-US" w:eastAsia="zh-CN"/>
                        </w:rPr>
                        <w:t>Accuracy requirements for SL PRS-RSRP/RSRPP are verified when configured together with RSTD/RX-TX, respectively.</w:t>
                      </w:r>
                    </w:p>
                    <w:p w14:paraId="5BF60B6D" w14:textId="77777777" w:rsidR="00BB1064" w:rsidRPr="00BB1064" w:rsidRDefault="00BB1064" w:rsidP="00BC51B2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lang w:val="en-US" w:eastAsia="zh-CN"/>
                        </w:rPr>
                      </w:pPr>
                      <w:r w:rsidRPr="00BB1064">
                        <w:rPr>
                          <w:lang w:val="en-US" w:eastAsia="zh-CN"/>
                        </w:rPr>
                        <w:t xml:space="preserve">Option 1a: separate section for testing SL PRS-RSRP/PRS-RSRPP, </w:t>
                      </w:r>
                      <w:r w:rsidRPr="00BB1064">
                        <w:rPr>
                          <w:u w:val="single"/>
                          <w:lang w:val="en-US" w:eastAsia="zh-CN"/>
                        </w:rPr>
                        <w:t>without verifying</w:t>
                      </w:r>
                      <w:r w:rsidRPr="00BB1064">
                        <w:rPr>
                          <w:lang w:val="en-US" w:eastAsia="zh-CN"/>
                        </w:rPr>
                        <w:t xml:space="preserve"> the accuracy of the other (SL RSTD/Rx-Tx) measurement, respectively</w:t>
                      </w:r>
                    </w:p>
                    <w:p w14:paraId="09212D05" w14:textId="77777777" w:rsidR="00BB1064" w:rsidRPr="00BB1064" w:rsidRDefault="00BB1064" w:rsidP="00BC51B2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lang w:val="en-US" w:eastAsia="zh-CN"/>
                        </w:rPr>
                      </w:pPr>
                      <w:r w:rsidRPr="00BB1064">
                        <w:rPr>
                          <w:lang w:val="en-US" w:eastAsia="zh-CN"/>
                        </w:rPr>
                        <w:t xml:space="preserve">Option 1b: separate section for testing SL PRS-RSRP/PRS-RSRPP, </w:t>
                      </w:r>
                      <w:r w:rsidRPr="00BB1064">
                        <w:rPr>
                          <w:u w:val="single"/>
                          <w:lang w:val="en-US" w:eastAsia="zh-CN"/>
                        </w:rPr>
                        <w:t>with verifying also the accuracy</w:t>
                      </w:r>
                      <w:r w:rsidRPr="00BB1064">
                        <w:rPr>
                          <w:lang w:val="en-US" w:eastAsia="zh-CN"/>
                        </w:rPr>
                        <w:t xml:space="preserve"> of the other (SL RSTD/Rx-Tx) measurement, respectively</w:t>
                      </w:r>
                    </w:p>
                    <w:p w14:paraId="58C8C9D1" w14:textId="77777777" w:rsidR="00BB1064" w:rsidRPr="00BB1064" w:rsidRDefault="00BB1064" w:rsidP="00BC51B2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lang w:val="en-US" w:eastAsia="zh-CN"/>
                        </w:rPr>
                      </w:pPr>
                      <w:r w:rsidRPr="00BB1064">
                        <w:rPr>
                          <w:lang w:val="en-US" w:eastAsia="zh-CN"/>
                        </w:rPr>
                        <w:t xml:space="preserve">Option 2: </w:t>
                      </w:r>
                      <w:r w:rsidRPr="00BB1064">
                        <w:rPr>
                          <w:u w:val="single"/>
                          <w:lang w:val="en-US" w:eastAsia="zh-CN"/>
                        </w:rPr>
                        <w:t>same section for SL PRS-RSRP/RSRPP and SL RSTD/Rx-Tx</w:t>
                      </w:r>
                      <w:r w:rsidRPr="00BB1064">
                        <w:rPr>
                          <w:lang w:val="en-US" w:eastAsia="zh-CN"/>
                        </w:rPr>
                        <w:t>, but different test cases - with and without SL PRS-RSRP/RSRPP.</w:t>
                      </w:r>
                    </w:p>
                    <w:p w14:paraId="29F34F30" w14:textId="77777777" w:rsidR="00BB1064" w:rsidRPr="00BB1064" w:rsidRDefault="00BB1064" w:rsidP="00BC51B2">
                      <w:pPr>
                        <w:keepNext/>
                        <w:keepLines/>
                        <w:tabs>
                          <w:tab w:val="left" w:pos="2040"/>
                        </w:tabs>
                        <w:spacing w:before="120" w:after="120"/>
                        <w:outlineLvl w:val="3"/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</w:pPr>
                      <w:r w:rsidRPr="00BB1064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 xml:space="preserve">Issue </w:t>
                      </w:r>
                      <w:r w:rsidRPr="00BB1064">
                        <w:rPr>
                          <w:rFonts w:ascii="Arial" w:eastAsia="DengXian" w:hAnsi="Arial" w:hint="eastAsia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3</w:t>
                      </w:r>
                      <w:r w:rsidRPr="00BB1064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-1</w:t>
                      </w:r>
                      <w:r w:rsidRPr="00BB1064">
                        <w:rPr>
                          <w:rFonts w:ascii="Arial" w:eastAsia="SimSun" w:hAnsi="Arial" w:hint="eastAsia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-</w:t>
                      </w:r>
                      <w:r w:rsidRPr="00BB1064">
                        <w:rPr>
                          <w:rFonts w:ascii="Arial" w:eastAsia="DengXian" w:hAnsi="Arial" w:hint="eastAsia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7</w:t>
                      </w:r>
                      <w:r w:rsidRPr="00BB1064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:</w:t>
                      </w:r>
                      <w:r w:rsidRPr="00BB1064">
                        <w:rPr>
                          <w:rFonts w:ascii="Arial" w:eastAsia="SimSun" w:hAnsi="Arial" w:hint="eastAsia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 xml:space="preserve"> Test configurations</w:t>
                      </w:r>
                    </w:p>
                    <w:p w14:paraId="7631AC5E" w14:textId="77777777" w:rsidR="00BB1064" w:rsidRPr="00BB1064" w:rsidRDefault="00BB1064" w:rsidP="00BC51B2">
                      <w:p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BB1064">
                        <w:rPr>
                          <w:rFonts w:eastAsia="SimSun"/>
                          <w:i/>
                          <w:szCs w:val="24"/>
                          <w:lang w:eastAsia="zh-CN"/>
                        </w:rPr>
                        <w:t>Agreements:</w:t>
                      </w:r>
                    </w:p>
                    <w:p w14:paraId="6AAE7A5F" w14:textId="77777777" w:rsidR="00BB1064" w:rsidRPr="00BB1064" w:rsidRDefault="00BB1064" w:rsidP="00BC51B2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lang w:val="en-US" w:eastAsia="zh-CN"/>
                        </w:rPr>
                      </w:pPr>
                      <w:r w:rsidRPr="00BB1064">
                        <w:rPr>
                          <w:lang w:val="en-US" w:eastAsia="zh-CN"/>
                        </w:rPr>
                        <w:t xml:space="preserve">Define SL positioning test cases using only AWGN and 2-tap channel (for SL PRS RSRPP) propagation conditions. </w:t>
                      </w:r>
                    </w:p>
                    <w:p w14:paraId="429981D4" w14:textId="77777777" w:rsidR="00BB1064" w:rsidRPr="00BB1064" w:rsidRDefault="00BB1064" w:rsidP="00BC51B2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lang w:val="en-US" w:eastAsia="zh-CN"/>
                        </w:rPr>
                      </w:pPr>
                      <w:r w:rsidRPr="00BB1064">
                        <w:rPr>
                          <w:lang w:val="en-US" w:eastAsia="zh-CN"/>
                        </w:rPr>
                        <w:t xml:space="preserve">RAN4 to define the test cases for dedicated resource pool and shared resource pool as test configurations, and the SL PRS configurations could apply to both types of resource pool. </w:t>
                      </w:r>
                    </w:p>
                    <w:p w14:paraId="56DE1A2B" w14:textId="77777777" w:rsidR="005A5CE2" w:rsidRPr="0062725D" w:rsidRDefault="005A5CE2" w:rsidP="005A5CE2">
                      <w:pPr>
                        <w:spacing w:after="120"/>
                      </w:pPr>
                    </w:p>
                    <w:p w14:paraId="219EC076" w14:textId="77777777" w:rsidR="005A5CE2" w:rsidRDefault="005A5CE2" w:rsidP="005A5CE2"/>
                  </w:txbxContent>
                </v:textbox>
                <w10:anchorlock/>
              </v:shape>
            </w:pict>
          </mc:Fallback>
        </mc:AlternateContent>
      </w:r>
    </w:p>
    <w:p w14:paraId="7F0A0D91" w14:textId="6EABC9F2" w:rsidR="00DE242B" w:rsidRPr="006F06FE" w:rsidRDefault="00586058" w:rsidP="00DE242B">
      <w:pPr>
        <w:rPr>
          <w:sz w:val="22"/>
          <w:szCs w:val="22"/>
        </w:rPr>
      </w:pPr>
      <w:r w:rsidRPr="006F06FE">
        <w:rPr>
          <w:sz w:val="22"/>
          <w:szCs w:val="22"/>
        </w:rPr>
        <w:t xml:space="preserve">We have the following proposals </w:t>
      </w:r>
      <w:r w:rsidR="006F06FE" w:rsidRPr="006F06FE">
        <w:rPr>
          <w:sz w:val="22"/>
          <w:szCs w:val="22"/>
        </w:rPr>
        <w:t>on the test cases for SL positioning.</w:t>
      </w:r>
    </w:p>
    <w:p w14:paraId="77EDBA67" w14:textId="1C06BB5A" w:rsidR="00CE56BD" w:rsidRDefault="00CE56BD" w:rsidP="00D65145">
      <w:pPr>
        <w:rPr>
          <w:b/>
          <w:bCs/>
          <w:sz w:val="22"/>
          <w:szCs w:val="22"/>
        </w:rPr>
      </w:pPr>
      <w:bookmarkStart w:id="0" w:name="_Hlk159192140"/>
      <w:r>
        <w:rPr>
          <w:b/>
          <w:bCs/>
          <w:sz w:val="22"/>
          <w:szCs w:val="22"/>
        </w:rPr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DB7ECA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 xml:space="preserve">: Define </w:t>
      </w:r>
      <w:r w:rsidR="00521270">
        <w:rPr>
          <w:b/>
          <w:bCs/>
          <w:sz w:val="22"/>
          <w:szCs w:val="22"/>
        </w:rPr>
        <w:t xml:space="preserve">SL positioning </w:t>
      </w:r>
      <w:r>
        <w:rPr>
          <w:b/>
          <w:bCs/>
          <w:sz w:val="22"/>
          <w:szCs w:val="22"/>
        </w:rPr>
        <w:t>test c</w:t>
      </w:r>
      <w:r w:rsidR="00A7587C">
        <w:rPr>
          <w:b/>
          <w:bCs/>
          <w:sz w:val="22"/>
          <w:szCs w:val="22"/>
        </w:rPr>
        <w:t xml:space="preserve">ases </w:t>
      </w:r>
      <w:r w:rsidR="00521270">
        <w:rPr>
          <w:b/>
          <w:bCs/>
          <w:sz w:val="22"/>
          <w:szCs w:val="22"/>
        </w:rPr>
        <w:t>for</w:t>
      </w:r>
      <w:r w:rsidR="00A7587C">
        <w:rPr>
          <w:b/>
          <w:bCs/>
          <w:sz w:val="22"/>
          <w:szCs w:val="22"/>
        </w:rPr>
        <w:t xml:space="preserve"> a single carrier and single resource pool.</w:t>
      </w:r>
    </w:p>
    <w:p w14:paraId="6606EF5B" w14:textId="28FB40B1" w:rsidR="001F1416" w:rsidRDefault="000A6419" w:rsidP="00D651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454D57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: Do not define </w:t>
      </w:r>
      <w:r w:rsidR="0080342B">
        <w:rPr>
          <w:b/>
          <w:bCs/>
          <w:sz w:val="22"/>
          <w:szCs w:val="22"/>
        </w:rPr>
        <w:t xml:space="preserve">SL positioning </w:t>
      </w:r>
      <w:r>
        <w:rPr>
          <w:b/>
          <w:bCs/>
          <w:sz w:val="22"/>
          <w:szCs w:val="22"/>
        </w:rPr>
        <w:t xml:space="preserve">test cases with </w:t>
      </w:r>
      <w:r w:rsidR="007971B1">
        <w:rPr>
          <w:b/>
          <w:bCs/>
          <w:sz w:val="22"/>
          <w:szCs w:val="22"/>
        </w:rPr>
        <w:t>additional path reporting</w:t>
      </w:r>
      <w:r w:rsidR="008A25AD">
        <w:rPr>
          <w:b/>
          <w:bCs/>
          <w:sz w:val="22"/>
          <w:szCs w:val="22"/>
        </w:rPr>
        <w:t>.</w:t>
      </w:r>
    </w:p>
    <w:p w14:paraId="0FCE027B" w14:textId="39F1F019" w:rsidR="0080342B" w:rsidRDefault="0080342B" w:rsidP="00D651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454D57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</w:t>
      </w:r>
      <w:r w:rsidR="0023116C">
        <w:rPr>
          <w:b/>
          <w:bCs/>
          <w:sz w:val="22"/>
          <w:szCs w:val="22"/>
        </w:rPr>
        <w:t>Do not define SL positioning test cases</w:t>
      </w:r>
      <w:r w:rsidR="00791F3F">
        <w:rPr>
          <w:b/>
          <w:bCs/>
          <w:sz w:val="22"/>
          <w:szCs w:val="22"/>
        </w:rPr>
        <w:t xml:space="preserve"> with L</w:t>
      </w:r>
      <w:r w:rsidR="003B7746">
        <w:rPr>
          <w:b/>
          <w:bCs/>
          <w:sz w:val="22"/>
          <w:szCs w:val="22"/>
        </w:rPr>
        <w:t>oS/NLoS reporting</w:t>
      </w:r>
      <w:r w:rsidR="008A25AD">
        <w:rPr>
          <w:b/>
          <w:bCs/>
          <w:sz w:val="22"/>
          <w:szCs w:val="22"/>
        </w:rPr>
        <w:t>.</w:t>
      </w:r>
    </w:p>
    <w:p w14:paraId="1DD2C62E" w14:textId="1AD29670" w:rsidR="00EC619D" w:rsidRPr="00BE2D0B" w:rsidRDefault="00EC619D" w:rsidP="00EC619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951ACB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: Do not define SL positioning test cases with </w:t>
      </w:r>
      <w:r w:rsidR="00DF6F19">
        <w:rPr>
          <w:b/>
          <w:bCs/>
          <w:sz w:val="22"/>
          <w:szCs w:val="22"/>
        </w:rPr>
        <w:t>Tx/Rx AR</w:t>
      </w:r>
      <w:r w:rsidR="008267A5">
        <w:rPr>
          <w:b/>
          <w:bCs/>
          <w:sz w:val="22"/>
          <w:szCs w:val="22"/>
        </w:rPr>
        <w:t>P-ID</w:t>
      </w:r>
      <w:r>
        <w:rPr>
          <w:b/>
          <w:bCs/>
          <w:sz w:val="22"/>
          <w:szCs w:val="22"/>
        </w:rPr>
        <w:t xml:space="preserve"> reporting.</w:t>
      </w:r>
    </w:p>
    <w:bookmarkEnd w:id="0"/>
    <w:p w14:paraId="0454F8EE" w14:textId="6B9369FD" w:rsidR="00FE50F4" w:rsidRPr="002346BE" w:rsidRDefault="00FE50F4" w:rsidP="00D65145">
      <w:pPr>
        <w:rPr>
          <w:sz w:val="22"/>
          <w:szCs w:val="22"/>
        </w:rPr>
      </w:pPr>
      <w:r w:rsidRPr="002346BE">
        <w:rPr>
          <w:sz w:val="22"/>
          <w:szCs w:val="22"/>
        </w:rPr>
        <w:t xml:space="preserve">Note that SL PRS transmission and reception on </w:t>
      </w:r>
      <w:r w:rsidR="002346BE" w:rsidRPr="002346BE">
        <w:rPr>
          <w:sz w:val="22"/>
          <w:szCs w:val="22"/>
        </w:rPr>
        <w:t>shared and dedicated resource pools are both optional capabilities [</w:t>
      </w:r>
      <w:r w:rsidR="00E51F03">
        <w:rPr>
          <w:sz w:val="22"/>
          <w:szCs w:val="22"/>
        </w:rPr>
        <w:t>3</w:t>
      </w:r>
      <w:r w:rsidR="002346BE" w:rsidRPr="002346BE">
        <w:rPr>
          <w:sz w:val="22"/>
          <w:szCs w:val="22"/>
        </w:rPr>
        <w:t>].</w:t>
      </w:r>
      <w:r w:rsidR="002346BE">
        <w:rPr>
          <w:sz w:val="22"/>
          <w:szCs w:val="22"/>
        </w:rPr>
        <w:t xml:space="preserve"> </w:t>
      </w:r>
      <w:r w:rsidR="00F43D47">
        <w:rPr>
          <w:sz w:val="22"/>
          <w:szCs w:val="22"/>
        </w:rPr>
        <w:t xml:space="preserve">Test cases </w:t>
      </w:r>
      <w:r w:rsidR="00B54D67">
        <w:rPr>
          <w:sz w:val="22"/>
          <w:szCs w:val="22"/>
        </w:rPr>
        <w:t>should</w:t>
      </w:r>
      <w:r w:rsidR="00F43D47">
        <w:rPr>
          <w:sz w:val="22"/>
          <w:szCs w:val="22"/>
        </w:rPr>
        <w:t xml:space="preserve"> be defin</w:t>
      </w:r>
      <w:r w:rsidR="005826E8">
        <w:rPr>
          <w:sz w:val="22"/>
          <w:szCs w:val="22"/>
        </w:rPr>
        <w:t>ed</w:t>
      </w:r>
      <w:r w:rsidR="00B54D67">
        <w:rPr>
          <w:sz w:val="22"/>
          <w:szCs w:val="22"/>
        </w:rPr>
        <w:t xml:space="preserve"> to </w:t>
      </w:r>
      <w:r w:rsidR="007848AF">
        <w:rPr>
          <w:sz w:val="22"/>
          <w:szCs w:val="22"/>
        </w:rPr>
        <w:t xml:space="preserve">support both types of resource pools. </w:t>
      </w:r>
      <w:r w:rsidR="00255336">
        <w:rPr>
          <w:sz w:val="22"/>
          <w:szCs w:val="22"/>
        </w:rPr>
        <w:t xml:space="preserve">RAN4 </w:t>
      </w:r>
      <w:r w:rsidR="009433F8">
        <w:rPr>
          <w:sz w:val="22"/>
          <w:szCs w:val="22"/>
        </w:rPr>
        <w:t xml:space="preserve">can </w:t>
      </w:r>
      <w:r w:rsidR="0020327C">
        <w:rPr>
          <w:sz w:val="22"/>
          <w:szCs w:val="22"/>
        </w:rPr>
        <w:t>reduc</w:t>
      </w:r>
      <w:r w:rsidR="009433F8">
        <w:rPr>
          <w:sz w:val="22"/>
          <w:szCs w:val="22"/>
        </w:rPr>
        <w:t>e workload and number of configurations</w:t>
      </w:r>
      <w:r w:rsidR="00255336">
        <w:rPr>
          <w:sz w:val="22"/>
          <w:szCs w:val="22"/>
        </w:rPr>
        <w:t xml:space="preserve"> </w:t>
      </w:r>
      <w:r w:rsidR="0020327C">
        <w:rPr>
          <w:sz w:val="22"/>
          <w:szCs w:val="22"/>
        </w:rPr>
        <w:t xml:space="preserve">by </w:t>
      </w:r>
      <w:r w:rsidR="00255336">
        <w:rPr>
          <w:sz w:val="22"/>
          <w:szCs w:val="22"/>
        </w:rPr>
        <w:t>defin</w:t>
      </w:r>
      <w:r w:rsidR="0020327C">
        <w:rPr>
          <w:sz w:val="22"/>
          <w:szCs w:val="22"/>
        </w:rPr>
        <w:t>ing</w:t>
      </w:r>
      <w:r w:rsidR="00255336">
        <w:rPr>
          <w:sz w:val="22"/>
          <w:szCs w:val="22"/>
        </w:rPr>
        <w:t xml:space="preserve"> SL PRS</w:t>
      </w:r>
      <w:r w:rsidR="004D43D3">
        <w:rPr>
          <w:sz w:val="22"/>
          <w:szCs w:val="22"/>
        </w:rPr>
        <w:t xml:space="preserve"> configurations that are applicable to both.</w:t>
      </w:r>
    </w:p>
    <w:p w14:paraId="663CC128" w14:textId="47F93DEA" w:rsidR="009557AA" w:rsidRDefault="00487E2F" w:rsidP="00D651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951ACB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: Define </w:t>
      </w:r>
      <w:r w:rsidR="00970F77">
        <w:rPr>
          <w:b/>
          <w:bCs/>
          <w:sz w:val="22"/>
          <w:szCs w:val="22"/>
        </w:rPr>
        <w:t xml:space="preserve">SL PRS configurations for </w:t>
      </w:r>
      <w:r>
        <w:rPr>
          <w:b/>
          <w:bCs/>
          <w:sz w:val="22"/>
          <w:szCs w:val="22"/>
        </w:rPr>
        <w:t>SL positioning</w:t>
      </w:r>
      <w:r w:rsidR="00970F77">
        <w:rPr>
          <w:b/>
          <w:bCs/>
          <w:sz w:val="22"/>
          <w:szCs w:val="22"/>
        </w:rPr>
        <w:t xml:space="preserve"> t</w:t>
      </w:r>
      <w:r w:rsidR="004C643B">
        <w:rPr>
          <w:b/>
          <w:bCs/>
          <w:sz w:val="22"/>
          <w:szCs w:val="22"/>
        </w:rPr>
        <w:t>est cases</w:t>
      </w:r>
      <w:r>
        <w:rPr>
          <w:b/>
          <w:bCs/>
          <w:sz w:val="22"/>
          <w:szCs w:val="22"/>
        </w:rPr>
        <w:t xml:space="preserve"> t</w:t>
      </w:r>
      <w:r w:rsidR="004C643B">
        <w:rPr>
          <w:b/>
          <w:bCs/>
          <w:sz w:val="22"/>
          <w:szCs w:val="22"/>
        </w:rPr>
        <w:t>hat a</w:t>
      </w:r>
      <w:r w:rsidR="009557AA">
        <w:rPr>
          <w:b/>
          <w:bCs/>
          <w:sz w:val="22"/>
          <w:szCs w:val="22"/>
        </w:rPr>
        <w:t xml:space="preserve">pply to both shared and dedicated resource </w:t>
      </w:r>
      <w:proofErr w:type="gramStart"/>
      <w:r w:rsidR="009557AA">
        <w:rPr>
          <w:b/>
          <w:bCs/>
          <w:sz w:val="22"/>
          <w:szCs w:val="22"/>
        </w:rPr>
        <w:t>pools</w:t>
      </w:r>
      <w:proofErr w:type="gramEnd"/>
    </w:p>
    <w:p w14:paraId="235C0FB1" w14:textId="2F817FD7" w:rsidR="00EC619D" w:rsidRDefault="009557AA" w:rsidP="009557AA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 </w:t>
      </w:r>
      <w:r w:rsidR="00786533">
        <w:rPr>
          <w:b/>
          <w:bCs/>
          <w:sz w:val="22"/>
          <w:szCs w:val="22"/>
        </w:rPr>
        <w:t>TDM of SL PRS from different UEs in the same slot</w:t>
      </w:r>
    </w:p>
    <w:p w14:paraId="0A7C6932" w14:textId="46709D8C" w:rsidR="00BF2D1C" w:rsidRDefault="00786533" w:rsidP="008F1D62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 comb</w:t>
      </w:r>
      <w:r w:rsidR="00FA06E6">
        <w:rPr>
          <w:b/>
          <w:bCs/>
          <w:sz w:val="22"/>
          <w:szCs w:val="22"/>
        </w:rPr>
        <w:t>-based multiplexing of SL PRS from different UEs in the same slot</w:t>
      </w:r>
    </w:p>
    <w:p w14:paraId="0D154B22" w14:textId="50958AE6" w:rsidR="00767217" w:rsidRPr="008F1D62" w:rsidRDefault="00AE7462" w:rsidP="008F1D62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 </w:t>
      </w:r>
      <w:r w:rsidR="00767217">
        <w:rPr>
          <w:b/>
          <w:bCs/>
          <w:sz w:val="22"/>
          <w:szCs w:val="22"/>
        </w:rPr>
        <w:t xml:space="preserve">FDM </w:t>
      </w:r>
      <w:r>
        <w:rPr>
          <w:b/>
          <w:bCs/>
          <w:sz w:val="22"/>
          <w:szCs w:val="22"/>
        </w:rPr>
        <w:t>of SL PRS from different UEs in the same slot</w:t>
      </w:r>
    </w:p>
    <w:p w14:paraId="71CF818A" w14:textId="77777777" w:rsidR="001027BC" w:rsidRDefault="001027BC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77401E1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5C6F86A6" w14:textId="77777777" w:rsidR="006C350B" w:rsidRDefault="006C350B" w:rsidP="006C350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>
        <w:rPr>
          <w:rFonts w:eastAsiaTheme="minorEastAsia"/>
          <w:b/>
          <w:bCs/>
          <w:sz w:val="22"/>
          <w:szCs w:val="22"/>
          <w:lang w:eastAsia="zh-CN"/>
        </w:rPr>
        <w:t>Proposal 1: Define SL position measurement accuracy using the following structure, aligned with the simulation assumptions.</w:t>
      </w:r>
    </w:p>
    <w:tbl>
      <w:tblPr>
        <w:tblW w:w="6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1748"/>
        <w:gridCol w:w="992"/>
        <w:gridCol w:w="1135"/>
        <w:gridCol w:w="1367"/>
      </w:tblGrid>
      <w:tr w:rsidR="006C350B" w:rsidRPr="00140B24" w14:paraId="532FF318" w14:textId="77777777" w:rsidTr="006A1158">
        <w:trPr>
          <w:trHeight w:val="408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70E9" w14:textId="77777777" w:rsidR="006C350B" w:rsidRPr="00140B24" w:rsidRDefault="006C350B" w:rsidP="006A1158">
            <w:pPr>
              <w:spacing w:after="0" w:line="259" w:lineRule="auto"/>
              <w:jc w:val="center"/>
              <w:rPr>
                <w:rFonts w:ascii="Arial" w:eastAsia="DengXian" w:hAnsi="Arial"/>
                <w:b/>
                <w:sz w:val="18"/>
                <w:szCs w:val="18"/>
                <w:lang w:eastAsia="zh-CN"/>
              </w:rPr>
            </w:pPr>
            <w:r w:rsidRPr="00140B24">
              <w:rPr>
                <w:rFonts w:ascii="Arial" w:eastAsia="DengXian" w:hAnsi="Arial"/>
                <w:b/>
                <w:sz w:val="18"/>
                <w:szCs w:val="18"/>
                <w:lang w:eastAsia="zh-CN"/>
              </w:rPr>
              <w:t>Accuracy</w:t>
            </w:r>
            <w:r w:rsidRPr="00C02337">
              <w:rPr>
                <w:rFonts w:ascii="Arial" w:eastAsia="DengXian" w:hAnsi="Arial"/>
                <w:b/>
                <w:sz w:val="18"/>
                <w:szCs w:val="18"/>
                <w:lang w:eastAsia="zh-CN"/>
              </w:rPr>
              <w:t xml:space="preserve"> (Tc)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75FB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140B24">
              <w:rPr>
                <w:rFonts w:ascii="Arial" w:eastAsia="SimSun" w:hAnsi="Arial"/>
                <w:b/>
                <w:sz w:val="18"/>
                <w:szCs w:val="18"/>
                <w:lang w:val="en-US" w:eastAsia="zh-CN"/>
              </w:rPr>
              <w:t xml:space="preserve">SL </w:t>
            </w:r>
            <w:r w:rsidRPr="00140B24">
              <w:rPr>
                <w:rFonts w:ascii="Arial" w:eastAsia="SimSun" w:hAnsi="Arial"/>
                <w:b/>
                <w:sz w:val="18"/>
                <w:szCs w:val="18"/>
                <w:lang w:val="en-US"/>
              </w:rPr>
              <w:t>PRS Ês/Iot</w:t>
            </w:r>
            <w:r w:rsidRPr="00C02337">
              <w:rPr>
                <w:rFonts w:ascii="Arial" w:eastAsia="SimSun" w:hAnsi="Arial"/>
                <w:b/>
                <w:sz w:val="18"/>
                <w:szCs w:val="18"/>
                <w:lang w:val="en-US"/>
              </w:rPr>
              <w:t xml:space="preserve"> (dB)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0821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140B24">
              <w:rPr>
                <w:rFonts w:ascii="Arial" w:eastAsia="SimSun" w:hAnsi="Arial"/>
                <w:b/>
                <w:sz w:val="18"/>
                <w:szCs w:val="18"/>
                <w:lang w:val="zh-CN" w:eastAsia="zh-CN"/>
              </w:rPr>
              <w:t xml:space="preserve">SL </w:t>
            </w:r>
            <w:r w:rsidRPr="00140B24">
              <w:rPr>
                <w:rFonts w:ascii="Arial" w:eastAsia="SimSun" w:hAnsi="Arial"/>
                <w:b/>
                <w:sz w:val="18"/>
                <w:szCs w:val="18"/>
                <w:lang w:val="zh-CN"/>
              </w:rPr>
              <w:t>PRS SCS</w:t>
            </w:r>
            <w:r w:rsidRPr="00C02337">
              <w:rPr>
                <w:rFonts w:ascii="Arial" w:eastAsia="SimSun" w:hAnsi="Arial"/>
                <w:b/>
                <w:sz w:val="18"/>
                <w:szCs w:val="18"/>
                <w:lang w:val="en-US"/>
              </w:rPr>
              <w:t xml:space="preserve"> (kHz)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D433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r w:rsidRPr="00140B24">
              <w:rPr>
                <w:rFonts w:ascii="Arial" w:eastAsia="SimSun" w:hAnsi="Arial"/>
                <w:b/>
                <w:sz w:val="18"/>
                <w:szCs w:val="18"/>
                <w:lang w:val="zh-CN" w:eastAsia="zh-CN"/>
              </w:rPr>
              <w:t>SL PRS bandwidth</w:t>
            </w:r>
            <w:r w:rsidRPr="00C02337">
              <w:rPr>
                <w:rFonts w:ascii="Arial" w:eastAsia="SimSun" w:hAnsi="Arial"/>
                <w:b/>
                <w:sz w:val="18"/>
                <w:szCs w:val="18"/>
                <w:lang w:val="en-US" w:eastAsia="zh-CN"/>
              </w:rPr>
              <w:t xml:space="preserve"> (num RB)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65D1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b/>
                <w:sz w:val="18"/>
                <w:szCs w:val="18"/>
                <w:lang w:val="zh-CN" w:eastAsia="zh-CN"/>
              </w:rPr>
              <w:t>N</w:t>
            </w:r>
            <w:r w:rsidRPr="00140B24">
              <w:rPr>
                <w:rFonts w:ascii="Arial" w:eastAsia="SimSun" w:hAnsi="Arial"/>
                <w:b/>
                <w:sz w:val="18"/>
                <w:szCs w:val="18"/>
                <w:vertAlign w:val="subscript"/>
                <w:lang w:val="zh-CN" w:eastAsia="zh-CN"/>
              </w:rPr>
              <w:t>sample</w:t>
            </w:r>
          </w:p>
        </w:tc>
      </w:tr>
      <w:tr w:rsidR="006C350B" w:rsidRPr="00140B24" w14:paraId="5A26D59E" w14:textId="77777777" w:rsidTr="006A1158">
        <w:trPr>
          <w:trHeight w:val="408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B655" w14:textId="77777777" w:rsidR="006C350B" w:rsidRPr="00140B24" w:rsidRDefault="006C350B" w:rsidP="006A1158">
            <w:pPr>
              <w:spacing w:after="0" w:line="259" w:lineRule="auto"/>
              <w:rPr>
                <w:rFonts w:ascii="Arial" w:eastAsia="DengXian" w:hAnsi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DA2E" w14:textId="77777777" w:rsidR="006C350B" w:rsidRPr="00140B24" w:rsidRDefault="006C350B" w:rsidP="006A1158">
            <w:pPr>
              <w:spacing w:after="0" w:line="259" w:lineRule="auto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07ED" w14:textId="77777777" w:rsidR="006C350B" w:rsidRPr="00140B24" w:rsidRDefault="006C350B" w:rsidP="006A1158">
            <w:pPr>
              <w:spacing w:after="0" w:line="259" w:lineRule="auto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FA8B" w14:textId="77777777" w:rsidR="006C350B" w:rsidRPr="00140B24" w:rsidRDefault="006C350B" w:rsidP="006A1158">
            <w:pPr>
              <w:spacing w:after="0" w:line="259" w:lineRule="auto"/>
              <w:rPr>
                <w:rFonts w:ascii="Arial" w:eastAsia="DengXian" w:hAnsi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9279" w14:textId="77777777" w:rsidR="006C350B" w:rsidRPr="00140B24" w:rsidRDefault="006C350B" w:rsidP="006A1158">
            <w:pPr>
              <w:spacing w:after="0" w:line="259" w:lineRule="auto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</w:p>
        </w:tc>
      </w:tr>
      <w:tr w:rsidR="006C350B" w:rsidRPr="00140B24" w14:paraId="538E4595" w14:textId="77777777" w:rsidTr="006A1158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E7F1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[TBD]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BE59" w14:textId="77777777" w:rsidR="006C350B" w:rsidRPr="00140B24" w:rsidRDefault="006C350B" w:rsidP="006A1158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sv-SE" w:eastAsia="zh-CN"/>
              </w:rPr>
              <w:t>(Ês/Iot)ref ≥</w:t>
            </w:r>
            <w:r w:rsidRPr="00140B24">
              <w:rPr>
                <w:rFonts w:ascii="Arial" w:eastAsia="SimSun" w:hAnsi="Arial" w:hint="eastAsia"/>
                <w:sz w:val="18"/>
                <w:szCs w:val="18"/>
                <w:lang w:val="sv-SE" w:eastAsia="zh-CN"/>
              </w:rPr>
              <w:t>TBD</w:t>
            </w:r>
          </w:p>
          <w:p w14:paraId="23EE4635" w14:textId="77777777" w:rsidR="006C350B" w:rsidRPr="00140B24" w:rsidRDefault="006C350B" w:rsidP="006A1158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sv-SE" w:eastAsia="zh-CN"/>
              </w:rPr>
              <w:t xml:space="preserve"> (Ês/Iot)i ≥</w:t>
            </w:r>
            <w:r w:rsidRPr="00140B24">
              <w:rPr>
                <w:rFonts w:ascii="Arial" w:eastAsia="SimSun" w:hAnsi="Arial" w:hint="eastAsia"/>
                <w:sz w:val="18"/>
                <w:szCs w:val="18"/>
                <w:lang w:val="sv-SE" w:eastAsia="zh-CN"/>
              </w:rPr>
              <w:t>TBD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2BFC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val="sv-SE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sv-SE" w:eastAsia="zh-CN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1605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B5DB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[1]</w:t>
            </w:r>
          </w:p>
        </w:tc>
      </w:tr>
      <w:tr w:rsidR="006C350B" w:rsidRPr="00140B24" w14:paraId="19CFAE33" w14:textId="77777777" w:rsidTr="006A1158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59B8" w14:textId="77777777" w:rsidR="006C350B" w:rsidRPr="00140B24" w:rsidRDefault="006C350B" w:rsidP="006A1158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B398" w14:textId="77777777" w:rsidR="006C350B" w:rsidRPr="00140B24" w:rsidRDefault="006C350B" w:rsidP="006A1158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C090" w14:textId="77777777" w:rsidR="006C350B" w:rsidRPr="00140B24" w:rsidRDefault="006C350B" w:rsidP="006A1158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val="sv-SE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0ED6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D5E5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1</w:t>
            </w:r>
          </w:p>
        </w:tc>
      </w:tr>
      <w:tr w:rsidR="006C350B" w:rsidRPr="00140B24" w14:paraId="2FFC7B76" w14:textId="77777777" w:rsidTr="006A1158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A59B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[TBD]</w:t>
            </w: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054C" w14:textId="77777777" w:rsidR="006C350B" w:rsidRPr="00140B24" w:rsidRDefault="006C350B" w:rsidP="006A1158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1438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sv-SE" w:eastAsia="zh-CN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797E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A5BF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4</w:t>
            </w:r>
          </w:p>
        </w:tc>
      </w:tr>
      <w:tr w:rsidR="006C350B" w:rsidRPr="00C02337" w14:paraId="6E8F2B6F" w14:textId="77777777" w:rsidTr="006A1158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2700" w14:textId="77777777" w:rsidR="006C350B" w:rsidRPr="00C02337" w:rsidRDefault="006C350B" w:rsidP="006A1158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E944" w14:textId="77777777" w:rsidR="006C350B" w:rsidRPr="00C02337" w:rsidRDefault="006C350B" w:rsidP="006A1158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AD5F" w14:textId="77777777" w:rsidR="006C350B" w:rsidRPr="00C02337" w:rsidRDefault="006C350B" w:rsidP="006A1158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DCEC" w14:textId="77777777" w:rsidR="006C350B" w:rsidRPr="00C02337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val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48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012F" w14:textId="77777777" w:rsidR="006C350B" w:rsidRPr="00C02337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[</w:t>
            </w: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1</w:t>
            </w:r>
            <w:r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]</w:t>
            </w:r>
          </w:p>
        </w:tc>
      </w:tr>
      <w:tr w:rsidR="006C350B" w:rsidRPr="00140B24" w14:paraId="416DEC48" w14:textId="77777777" w:rsidTr="006A1158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267B" w14:textId="77777777" w:rsidR="006C350B" w:rsidRPr="00140B24" w:rsidRDefault="006C350B" w:rsidP="006A1158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F88D" w14:textId="77777777" w:rsidR="006C350B" w:rsidRPr="00140B24" w:rsidRDefault="006C350B" w:rsidP="006A1158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1815" w14:textId="77777777" w:rsidR="006C350B" w:rsidRPr="00140B24" w:rsidRDefault="006C350B" w:rsidP="006A1158">
            <w:pPr>
              <w:spacing w:after="0" w:line="259" w:lineRule="auto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B5F8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Pr="00C02337">
              <w:rPr>
                <w:rFonts w:ascii="Arial" w:eastAsia="SimSun" w:hAnsi="Arial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CADA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1</w:t>
            </w:r>
          </w:p>
        </w:tc>
      </w:tr>
      <w:tr w:rsidR="006C350B" w:rsidRPr="00140B24" w14:paraId="369F72F0" w14:textId="77777777" w:rsidTr="006A1158">
        <w:trPr>
          <w:trHeight w:val="207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4CE4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[TBD]</w:t>
            </w: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8C4A" w14:textId="77777777" w:rsidR="006C350B" w:rsidRPr="00140B24" w:rsidRDefault="006C350B" w:rsidP="006A1158">
            <w:pPr>
              <w:spacing w:after="0" w:line="259" w:lineRule="auto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B4F8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18"/>
                <w:lang w:val="sv-SE"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sv-SE" w:eastAsia="zh-CN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6FE0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/>
              </w:rPr>
              <w:t xml:space="preserve">≥ </w:t>
            </w: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BFCA" w14:textId="77777777" w:rsidR="006C350B" w:rsidRPr="00140B24" w:rsidRDefault="006C350B" w:rsidP="006A1158">
            <w:pPr>
              <w:keepNext/>
              <w:keepLines/>
              <w:spacing w:after="0" w:line="259" w:lineRule="auto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0B24">
              <w:rPr>
                <w:rFonts w:ascii="Arial" w:eastAsia="SimSun" w:hAnsi="Arial"/>
                <w:sz w:val="18"/>
                <w:szCs w:val="18"/>
                <w:lang w:val="zh-CN" w:eastAsia="zh-CN"/>
              </w:rPr>
              <w:t>4</w:t>
            </w:r>
          </w:p>
        </w:tc>
      </w:tr>
    </w:tbl>
    <w:p w14:paraId="5CEA0EDC" w14:textId="77777777" w:rsidR="006C350B" w:rsidRDefault="006C350B" w:rsidP="007A6269">
      <w:pPr>
        <w:overflowPunct w:val="0"/>
        <w:autoSpaceDE w:val="0"/>
        <w:autoSpaceDN w:val="0"/>
        <w:adjustRightInd w:val="0"/>
        <w:spacing w:before="18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 w:rsidRPr="00104E92">
        <w:rPr>
          <w:rFonts w:eastAsiaTheme="minorEastAsia"/>
          <w:b/>
          <w:bCs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zh-CN"/>
        </w:rPr>
        <w:t>2</w:t>
      </w:r>
      <w:r w:rsidRPr="00104E92">
        <w:rPr>
          <w:rFonts w:eastAsiaTheme="minorEastAsia"/>
          <w:b/>
          <w:bCs/>
          <w:sz w:val="22"/>
          <w:szCs w:val="22"/>
          <w:lang w:eastAsia="zh-CN"/>
        </w:rPr>
        <w:t xml:space="preserve">: </w:t>
      </w:r>
      <w:r>
        <w:rPr>
          <w:rFonts w:eastAsiaTheme="minorEastAsia"/>
          <w:b/>
          <w:bCs/>
          <w:sz w:val="22"/>
          <w:szCs w:val="22"/>
          <w:lang w:eastAsia="zh-CN"/>
        </w:rPr>
        <w:t>At least for AWGN, d</w:t>
      </w:r>
      <w:r w:rsidRPr="00104E92">
        <w:rPr>
          <w:rFonts w:eastAsiaTheme="minorEastAsia"/>
          <w:b/>
          <w:bCs/>
          <w:sz w:val="22"/>
          <w:szCs w:val="22"/>
          <w:lang w:eastAsia="zh-CN"/>
        </w:rPr>
        <w:t>efine one set of measurement accuracy requirements applicable to fully staggered and partially staggered (half comb) SL PRS.</w:t>
      </w:r>
    </w:p>
    <w:p w14:paraId="1A48F04E" w14:textId="77777777" w:rsidR="006C350B" w:rsidRPr="00A45293" w:rsidRDefault="006C350B" w:rsidP="006C350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 w:rsidRPr="00203CBA">
        <w:rPr>
          <w:rFonts w:eastAsiaTheme="minorEastAsia"/>
          <w:b/>
          <w:bCs/>
          <w:sz w:val="22"/>
          <w:szCs w:val="22"/>
          <w:lang w:eastAsia="zh-CN"/>
        </w:rPr>
        <w:t>Proposal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3</w:t>
      </w:r>
      <w:r w:rsidRPr="00203CBA">
        <w:rPr>
          <w:rFonts w:eastAsiaTheme="minorEastAsia"/>
          <w:b/>
          <w:bCs/>
          <w:sz w:val="22"/>
          <w:szCs w:val="22"/>
          <w:lang w:eastAsia="zh-CN"/>
        </w:rPr>
        <w:t xml:space="preserve">: For measurement accuracy requirements with </w:t>
      </w:r>
      <w:r>
        <w:rPr>
          <w:rFonts w:eastAsiaTheme="minorEastAsia"/>
          <w:b/>
          <w:bCs/>
          <w:sz w:val="22"/>
          <w:szCs w:val="22"/>
          <w:lang w:eastAsia="zh-CN"/>
        </w:rPr>
        <w:t>multiple samples (</w:t>
      </w:r>
      <w:r w:rsidRPr="00203CBA">
        <w:rPr>
          <w:rFonts w:eastAsiaTheme="minorEastAsia"/>
          <w:b/>
          <w:bCs/>
          <w:sz w:val="22"/>
          <w:szCs w:val="22"/>
          <w:lang w:eastAsia="zh-CN"/>
        </w:rPr>
        <w:t>Nsample = 4</w:t>
      </w:r>
      <w:r>
        <w:rPr>
          <w:rFonts w:eastAsiaTheme="minorEastAsia"/>
          <w:b/>
          <w:bCs/>
          <w:sz w:val="22"/>
          <w:szCs w:val="22"/>
          <w:lang w:eastAsia="zh-CN"/>
        </w:rPr>
        <w:t>)</w:t>
      </w:r>
      <w:r w:rsidRPr="00203CBA">
        <w:rPr>
          <w:rFonts w:eastAsiaTheme="minorEastAsia"/>
          <w:b/>
          <w:bCs/>
          <w:sz w:val="22"/>
          <w:szCs w:val="22"/>
          <w:lang w:eastAsia="zh-CN"/>
        </w:rPr>
        <w:t>, do not assume coherent combining between samples.</w:t>
      </w:r>
    </w:p>
    <w:p w14:paraId="739EADB1" w14:textId="77777777" w:rsidR="007A6269" w:rsidRPr="008276C8" w:rsidRDefault="007A6269" w:rsidP="007A6269">
      <w:pPr>
        <w:overflowPunct w:val="0"/>
        <w:autoSpaceDE w:val="0"/>
        <w:autoSpaceDN w:val="0"/>
        <w:adjustRightInd w:val="0"/>
        <w:spacing w:after="120" w:line="259" w:lineRule="auto"/>
        <w:rPr>
          <w:lang w:eastAsia="zh-CN"/>
        </w:rPr>
      </w:pPr>
      <w:r w:rsidRPr="003B72F6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4</w:t>
      </w:r>
      <w:r w:rsidRPr="003B72F6">
        <w:rPr>
          <w:b/>
          <w:bCs/>
          <w:sz w:val="22"/>
          <w:szCs w:val="22"/>
        </w:rPr>
        <w:t xml:space="preserve">: </w:t>
      </w:r>
      <w:r w:rsidRPr="006D3132">
        <w:rPr>
          <w:b/>
          <w:bCs/>
          <w:sz w:val="22"/>
          <w:szCs w:val="22"/>
        </w:rPr>
        <w:t>RAN4 to define accuracy requirement for SL RSTD and SL Rx-Tx by considering the framework of ±(X+Y+Z) Tc and ±(X+</w:t>
      </w:r>
      <w:r w:rsidRPr="006D3132">
        <w:rPr>
          <w:b/>
          <w:bCs/>
          <w:sz w:val="22"/>
          <w:szCs w:val="22"/>
        </w:rPr>
        <w:sym w:font="Symbol" w:char="F064"/>
      </w:r>
      <w:r w:rsidRPr="006D3132">
        <w:rPr>
          <w:b/>
          <w:bCs/>
          <w:sz w:val="22"/>
          <w:szCs w:val="22"/>
        </w:rPr>
        <w:t>) Tc, respectively.</w:t>
      </w:r>
      <w:r w:rsidRPr="008276C8">
        <w:rPr>
          <w:lang w:eastAsia="zh-CN"/>
        </w:rPr>
        <w:t xml:space="preserve"> </w:t>
      </w:r>
    </w:p>
    <w:p w14:paraId="297A4248" w14:textId="77777777" w:rsidR="007A6269" w:rsidRPr="003B72F6" w:rsidRDefault="007A6269" w:rsidP="007A6269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X is the simulated measurement accuracy for a given propagation condition and number of measurement samples,</w:t>
      </w:r>
    </w:p>
    <w:p w14:paraId="524D9C0C" w14:textId="77777777" w:rsidR="007A6269" w:rsidRPr="003B72F6" w:rsidRDefault="007A6269" w:rsidP="007A6269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Y is the frequency/clock drift margin,</w:t>
      </w:r>
    </w:p>
    <w:p w14:paraId="066854AD" w14:textId="77777777" w:rsidR="007A6269" w:rsidRPr="00CB75FF" w:rsidRDefault="007A6269" w:rsidP="007A6269">
      <w:pPr>
        <w:pStyle w:val="ListParagraph"/>
        <w:numPr>
          <w:ilvl w:val="0"/>
          <w:numId w:val="23"/>
        </w:numPr>
        <w:spacing w:after="180"/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 xml:space="preserve">and </w:t>
      </w:r>
      <w:r>
        <w:rPr>
          <w:b/>
          <w:bCs/>
          <w:sz w:val="22"/>
          <w:szCs w:val="22"/>
        </w:rPr>
        <w:sym w:font="Symbol" w:char="F064"/>
      </w:r>
      <w:r>
        <w:rPr>
          <w:b/>
          <w:bCs/>
          <w:sz w:val="22"/>
          <w:szCs w:val="22"/>
        </w:rPr>
        <w:t xml:space="preserve"> are</w:t>
      </w:r>
      <w:r w:rsidRPr="003B72F6">
        <w:rPr>
          <w:b/>
          <w:bCs/>
          <w:sz w:val="22"/>
          <w:szCs w:val="22"/>
        </w:rPr>
        <w:t xml:space="preserve"> the RF calibration margin</w:t>
      </w:r>
      <w:r>
        <w:rPr>
          <w:b/>
          <w:bCs/>
          <w:sz w:val="22"/>
          <w:szCs w:val="22"/>
        </w:rPr>
        <w:t>s.</w:t>
      </w:r>
    </w:p>
    <w:p w14:paraId="6B851BEE" w14:textId="77777777" w:rsidR="007A6269" w:rsidRPr="00CB75FF" w:rsidRDefault="007A6269" w:rsidP="007A6269">
      <w:pPr>
        <w:rPr>
          <w:rFonts w:eastAsia="SimSun" w:cs="Arial"/>
          <w:b/>
          <w:bCs/>
          <w:sz w:val="22"/>
          <w:szCs w:val="22"/>
          <w:lang w:eastAsia="zh-CN"/>
        </w:rPr>
      </w:pPr>
      <w:r w:rsidRPr="003C3461">
        <w:rPr>
          <w:rFonts w:eastAsia="SimSun" w:cs="Arial"/>
          <w:b/>
          <w:bCs/>
          <w:sz w:val="22"/>
          <w:szCs w:val="22"/>
          <w:lang w:eastAsia="zh-CN"/>
        </w:rPr>
        <w:t>Proposal</w:t>
      </w:r>
      <w:r>
        <w:rPr>
          <w:rFonts w:eastAsia="SimSun" w:cs="Arial"/>
          <w:b/>
          <w:bCs/>
          <w:sz w:val="22"/>
          <w:szCs w:val="22"/>
          <w:lang w:eastAsia="zh-CN"/>
        </w:rPr>
        <w:t xml:space="preserve"> 5</w:t>
      </w:r>
      <w:r w:rsidRPr="003C3461">
        <w:rPr>
          <w:rFonts w:eastAsia="SimSun" w:cs="Arial"/>
          <w:b/>
          <w:bCs/>
          <w:sz w:val="22"/>
          <w:szCs w:val="22"/>
          <w:lang w:eastAsia="zh-CN"/>
        </w:rPr>
        <w:t>: Measurement requirements for SL RSTD apply provided the time separation between the target and reference SL PRS resources is no larger than [160 ms].</w:t>
      </w:r>
    </w:p>
    <w:p w14:paraId="6AF8ACA7" w14:textId="77777777" w:rsidR="00C95681" w:rsidRDefault="00C95681" w:rsidP="00C95681">
      <w:pPr>
        <w:rPr>
          <w:b/>
          <w:bCs/>
          <w:sz w:val="22"/>
          <w:szCs w:val="22"/>
        </w:rPr>
      </w:pPr>
      <w:r w:rsidRPr="005D296A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6</w:t>
      </w:r>
      <w:r w:rsidRPr="005D296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Define the RF calibration margin for SL RSTD measurements in FR1 using the following structure:</w:t>
      </w:r>
    </w:p>
    <w:tbl>
      <w:tblPr>
        <w:tblStyle w:val="TableGrid6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12"/>
        <w:gridCol w:w="1212"/>
        <w:gridCol w:w="1212"/>
        <w:gridCol w:w="1186"/>
      </w:tblGrid>
      <w:tr w:rsidR="00C95681" w14:paraId="7BD81E5A" w14:textId="77777777" w:rsidTr="006A1158">
        <w:trPr>
          <w:trHeight w:val="1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808C" w14:textId="77777777" w:rsidR="00C95681" w:rsidRDefault="00C95681" w:rsidP="006A1158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5AB2" w14:textId="77777777" w:rsidR="00C95681" w:rsidRDefault="00C95681" w:rsidP="006A1158">
            <w:pPr>
              <w:pStyle w:val="TAH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Margin (Tc)</w:t>
            </w:r>
          </w:p>
        </w:tc>
      </w:tr>
      <w:tr w:rsidR="00C95681" w14:paraId="46981A49" w14:textId="77777777" w:rsidTr="006A1158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4BAC" w14:textId="77777777" w:rsidR="00C95681" w:rsidRDefault="00C95681" w:rsidP="006A1158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SCS=15kHz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CB65" w14:textId="77777777" w:rsidR="00C95681" w:rsidRDefault="00C95681" w:rsidP="006A1158">
            <w:pPr>
              <w:pStyle w:val="TAH"/>
              <w:rPr>
                <w:rFonts w:eastAsiaTheme="minorHAnsi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SCS=30kHz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739" w14:textId="77777777" w:rsidR="00C95681" w:rsidRDefault="00C95681" w:rsidP="006A1158">
            <w:pPr>
              <w:pStyle w:val="TAH"/>
              <w:rPr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SCS=60kHz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2521" w14:textId="77777777" w:rsidR="00C95681" w:rsidRDefault="00C95681" w:rsidP="006A1158">
            <w:pPr>
              <w:spacing w:after="0"/>
              <w:rPr>
                <w:rFonts w:ascii="Arial" w:eastAsia="Yu Mincho" w:hAnsi="Arial" w:cstheme="minorBidi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</w:tr>
      <w:tr w:rsidR="00C95681" w14:paraId="50E97966" w14:textId="77777777" w:rsidTr="006A1158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3E4E" w14:textId="77777777" w:rsidR="00C95681" w:rsidRDefault="00C95681" w:rsidP="006A115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23BC" w14:textId="77777777" w:rsidR="00C95681" w:rsidRDefault="00C95681" w:rsidP="006A115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9E44" w14:textId="77777777" w:rsidR="00C95681" w:rsidRDefault="00C95681" w:rsidP="006A115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6EAA" w14:textId="77777777" w:rsidR="00C95681" w:rsidRDefault="00C95681" w:rsidP="006A115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Yu Mincho"/>
                <w:lang w:eastAsia="ko-KR"/>
              </w:rPr>
              <w:t>Z1</w:t>
            </w:r>
          </w:p>
        </w:tc>
      </w:tr>
      <w:tr w:rsidR="00C95681" w14:paraId="6BDB0953" w14:textId="77777777" w:rsidTr="006A1158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31D2" w14:textId="77777777" w:rsidR="00C95681" w:rsidRDefault="00C95681" w:rsidP="006A115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111E" w14:textId="77777777" w:rsidR="00C95681" w:rsidRDefault="00C95681" w:rsidP="006A115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7ED9" w14:textId="77777777" w:rsidR="00C95681" w:rsidRDefault="00C95681" w:rsidP="006A115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013A" w14:textId="77777777" w:rsidR="00C95681" w:rsidRDefault="00C95681" w:rsidP="006A1158">
            <w:pPr>
              <w:pStyle w:val="TAC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/>
                <w:bCs/>
                <w:lang w:eastAsia="ko-KR"/>
              </w:rPr>
              <w:t>Z2</w:t>
            </w:r>
          </w:p>
        </w:tc>
      </w:tr>
      <w:tr w:rsidR="00C95681" w14:paraId="6EC77B8E" w14:textId="77777777" w:rsidTr="006A1158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ADB6" w14:textId="77777777" w:rsidR="00C95681" w:rsidRDefault="00C95681" w:rsidP="006A115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02FF" w14:textId="77777777" w:rsidR="00C95681" w:rsidRDefault="00C95681" w:rsidP="006A115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CF59" w14:textId="77777777" w:rsidR="00C95681" w:rsidRDefault="00C95681" w:rsidP="006A115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397" w14:textId="77777777" w:rsidR="00C95681" w:rsidRDefault="00C95681" w:rsidP="006A1158">
            <w:pPr>
              <w:pStyle w:val="TAC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/>
                <w:bCs/>
                <w:lang w:eastAsia="ko-KR"/>
              </w:rPr>
              <w:t>Z3</w:t>
            </w:r>
          </w:p>
        </w:tc>
      </w:tr>
    </w:tbl>
    <w:p w14:paraId="664E0DD8" w14:textId="77777777" w:rsidR="00C95681" w:rsidRDefault="00C95681" w:rsidP="00C95681">
      <w:pPr>
        <w:spacing w:before="180"/>
        <w:rPr>
          <w:b/>
          <w:bCs/>
          <w:sz w:val="22"/>
          <w:szCs w:val="22"/>
        </w:rPr>
      </w:pPr>
      <w:r w:rsidRPr="005D296A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7</w:t>
      </w:r>
      <w:r w:rsidRPr="005D296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Define the RF calibration margin for SL Rx-Tx measurements in FR1 using the following structure:</w:t>
      </w:r>
    </w:p>
    <w:tbl>
      <w:tblPr>
        <w:tblStyle w:val="TableGrid6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470"/>
        <w:gridCol w:w="1470"/>
        <w:gridCol w:w="1470"/>
        <w:gridCol w:w="1800"/>
      </w:tblGrid>
      <w:tr w:rsidR="00C95681" w14:paraId="332B2910" w14:textId="77777777" w:rsidTr="006A1158">
        <w:trPr>
          <w:trHeight w:val="263"/>
          <w:jc w:val="center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0FFD" w14:textId="77777777" w:rsidR="00C95681" w:rsidRDefault="00C95681" w:rsidP="006A1158">
            <w:pPr>
              <w:pStyle w:val="TAH"/>
              <w:rPr>
                <w:rFonts w:eastAsiaTheme="minorEastAsia"/>
                <w:b w:val="0"/>
                <w:lang w:eastAsia="ko-KR"/>
              </w:rPr>
            </w:pPr>
            <w:proofErr w:type="gramStart"/>
            <w:r>
              <w:rPr>
                <w:lang w:eastAsia="ko-KR"/>
              </w:rPr>
              <w:t>Min(</w:t>
            </w:r>
            <w:proofErr w:type="gramEnd"/>
            <w:r>
              <w:rPr>
                <w:lang w:eastAsia="ko-KR"/>
              </w:rPr>
              <w:t>SL PRS Rx BW, SL SRS Tx BW) (RB)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5073" w14:textId="77777777" w:rsidR="00C95681" w:rsidRDefault="00C95681" w:rsidP="006A1158">
            <w:pPr>
              <w:pStyle w:val="TAH"/>
              <w:rPr>
                <w:rFonts w:eastAsia="Yu Mincho"/>
                <w:lang w:eastAsia="ko-KR"/>
              </w:rPr>
            </w:pPr>
            <w:r>
              <w:rPr>
                <w:rFonts w:eastAsia="Yu Mincho"/>
                <w:kern w:val="24"/>
                <w:lang w:eastAsia="ko-KR"/>
              </w:rPr>
              <w:t>Margin (Tc)</w:t>
            </w:r>
          </w:p>
        </w:tc>
      </w:tr>
      <w:tr w:rsidR="00C95681" w14:paraId="1DB1D5FA" w14:textId="77777777" w:rsidTr="006A1158">
        <w:trPr>
          <w:trHeight w:val="262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2A20" w14:textId="77777777" w:rsidR="00C95681" w:rsidRDefault="00C95681" w:rsidP="006A1158">
            <w:pPr>
              <w:pStyle w:val="TAH"/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SCS = 15 kHz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C2E6" w14:textId="77777777" w:rsidR="00C95681" w:rsidRDefault="00C95681" w:rsidP="006A11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SCS = 30 kHz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D104" w14:textId="77777777" w:rsidR="00C95681" w:rsidRDefault="00C95681" w:rsidP="006A11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SCS = 60 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49AA" w14:textId="77777777" w:rsidR="00C95681" w:rsidRDefault="00C95681" w:rsidP="006A1158">
            <w:pPr>
              <w:spacing w:after="0"/>
              <w:rPr>
                <w:rFonts w:ascii="Arial" w:eastAsia="Yu Mincho" w:hAnsi="Arial" w:cstheme="minorBidi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</w:tr>
      <w:tr w:rsidR="00C95681" w14:paraId="211790CC" w14:textId="77777777" w:rsidTr="006A1158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9BC8" w14:textId="77777777" w:rsidR="00C95681" w:rsidRDefault="00C95681" w:rsidP="006A115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17D4" w14:textId="77777777" w:rsidR="00C95681" w:rsidRDefault="00C95681" w:rsidP="006A115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>≥ 24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077F" w14:textId="77777777" w:rsidR="00C95681" w:rsidRDefault="00C95681" w:rsidP="006A1158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40C5" w14:textId="77777777" w:rsidR="00C95681" w:rsidRDefault="00C95681" w:rsidP="006A115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 w:rsidRPr="00251DD7"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1</w:t>
            </w:r>
          </w:p>
        </w:tc>
      </w:tr>
      <w:tr w:rsidR="00C95681" w14:paraId="7415F187" w14:textId="77777777" w:rsidTr="006A1158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A3AD" w14:textId="77777777" w:rsidR="00C95681" w:rsidRDefault="00C95681" w:rsidP="006A115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D4DA" w14:textId="77777777" w:rsidR="00C95681" w:rsidRDefault="00C95681" w:rsidP="006A115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8118" w14:textId="77777777" w:rsidR="00C95681" w:rsidRDefault="00C95681" w:rsidP="006A115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>≥ 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3DA6" w14:textId="77777777" w:rsidR="00C95681" w:rsidRDefault="00C95681" w:rsidP="006A115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 w:rsidRPr="00251DD7"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2</w:t>
            </w:r>
          </w:p>
        </w:tc>
      </w:tr>
      <w:tr w:rsidR="00C95681" w14:paraId="0733BFDF" w14:textId="77777777" w:rsidTr="006A1158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BB5C" w14:textId="77777777" w:rsidR="00C95681" w:rsidRDefault="00C95681" w:rsidP="006A115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80E2" w14:textId="77777777" w:rsidR="00C95681" w:rsidRDefault="00C95681" w:rsidP="006A115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0405" w14:textId="77777777" w:rsidR="00C95681" w:rsidRDefault="00C95681" w:rsidP="006A115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E3D9" w14:textId="77777777" w:rsidR="00C95681" w:rsidRPr="00251DD7" w:rsidRDefault="00C95681" w:rsidP="006A1158">
            <w:pPr>
              <w:pStyle w:val="TAC"/>
              <w:rPr>
                <w:sz w:val="22"/>
                <w:szCs w:val="22"/>
              </w:rPr>
            </w:pPr>
            <w:r w:rsidRPr="00251DD7"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3</w:t>
            </w:r>
          </w:p>
        </w:tc>
      </w:tr>
    </w:tbl>
    <w:p w14:paraId="408A3570" w14:textId="77777777" w:rsidR="00C95681" w:rsidRPr="00F84E1A" w:rsidRDefault="00C95681" w:rsidP="00C95681">
      <w:pPr>
        <w:spacing w:before="180"/>
        <w:rPr>
          <w:b/>
          <w:bCs/>
          <w:sz w:val="22"/>
          <w:szCs w:val="22"/>
        </w:rPr>
      </w:pPr>
      <w:r w:rsidRPr="00F84E1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8</w:t>
      </w:r>
      <w:r w:rsidRPr="00F84E1A">
        <w:rPr>
          <w:b/>
          <w:bCs/>
          <w:sz w:val="22"/>
          <w:szCs w:val="22"/>
        </w:rPr>
        <w:t>: Define the side conditions for SL RSTD as 0 dB for reference cell and -3 dB for target cell.</w:t>
      </w:r>
    </w:p>
    <w:p w14:paraId="1130E447" w14:textId="77777777" w:rsidR="00C95681" w:rsidRDefault="00C95681" w:rsidP="00C95681">
      <w:pPr>
        <w:rPr>
          <w:b/>
          <w:bCs/>
          <w:sz w:val="22"/>
          <w:szCs w:val="22"/>
        </w:rPr>
      </w:pPr>
      <w:r w:rsidRPr="00F84E1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9</w:t>
      </w:r>
      <w:r w:rsidRPr="00F84E1A">
        <w:rPr>
          <w:b/>
          <w:bCs/>
          <w:sz w:val="22"/>
          <w:szCs w:val="22"/>
        </w:rPr>
        <w:t xml:space="preserve">: Define two side conditions for SL Rx-Tx, SL PRS-RSRP and SL PRS-RSRPP:  0 dB and -3 dB. </w:t>
      </w:r>
    </w:p>
    <w:p w14:paraId="487D1440" w14:textId="77777777" w:rsidR="00C95681" w:rsidRDefault="00C95681" w:rsidP="00C9568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10: Define SL positioning test cases for a single carrier and single resource pool.</w:t>
      </w:r>
    </w:p>
    <w:p w14:paraId="017EADE6" w14:textId="77777777" w:rsidR="00C95681" w:rsidRDefault="00C95681" w:rsidP="00C9568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11: Do not define SL positioning test cases with additional path reporting.</w:t>
      </w:r>
    </w:p>
    <w:p w14:paraId="73E21171" w14:textId="77777777" w:rsidR="00C95681" w:rsidRDefault="00C95681" w:rsidP="00C9568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12: Do not define SL positioning test cases with LoS/NLoS reporting.</w:t>
      </w:r>
    </w:p>
    <w:p w14:paraId="42C4016E" w14:textId="77777777" w:rsidR="00C95681" w:rsidRPr="00BE2D0B" w:rsidRDefault="00C95681" w:rsidP="00C9568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Proposal 13: Do not define SL positioning test cases with Tx/Rx ARP-ID reporting.</w:t>
      </w:r>
    </w:p>
    <w:p w14:paraId="266C757E" w14:textId="77777777" w:rsidR="00C95681" w:rsidRDefault="00C95681" w:rsidP="00C9568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14: Define SL PRS configurations for SL positioning test cases that apply to both shared and dedicated resource </w:t>
      </w:r>
      <w:proofErr w:type="gramStart"/>
      <w:r>
        <w:rPr>
          <w:b/>
          <w:bCs/>
          <w:sz w:val="22"/>
          <w:szCs w:val="22"/>
        </w:rPr>
        <w:t>pools</w:t>
      </w:r>
      <w:proofErr w:type="gramEnd"/>
    </w:p>
    <w:p w14:paraId="29E418A6" w14:textId="77777777" w:rsidR="00C95681" w:rsidRDefault="00C95681" w:rsidP="00C95681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 TDM of SL PRS from different UEs in the same slot</w:t>
      </w:r>
    </w:p>
    <w:p w14:paraId="2E9262C9" w14:textId="77777777" w:rsidR="00C95681" w:rsidRDefault="00C95681" w:rsidP="00C95681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 comb-based multiplexing of SL PRS from different UEs in the same slot</w:t>
      </w:r>
    </w:p>
    <w:p w14:paraId="40E481A0" w14:textId="77777777" w:rsidR="00C95681" w:rsidRPr="008F1D62" w:rsidRDefault="00C95681" w:rsidP="00C95681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 FDM of SL PRS from different UEs in the same slot</w:t>
      </w:r>
    </w:p>
    <w:p w14:paraId="0C633F9D" w14:textId="20B99F4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20D9FF0" w14:textId="57FA3F74" w:rsidR="00D21471" w:rsidRPr="006B15F2" w:rsidRDefault="00D21471" w:rsidP="00D21471">
      <w:pPr>
        <w:rPr>
          <w:sz w:val="22"/>
          <w:szCs w:val="22"/>
        </w:rPr>
      </w:pPr>
      <w:r w:rsidRPr="006B15F2">
        <w:rPr>
          <w:sz w:val="22"/>
          <w:szCs w:val="22"/>
        </w:rPr>
        <w:t>[1] R4-240</w:t>
      </w:r>
      <w:r w:rsidR="00A72137">
        <w:rPr>
          <w:sz w:val="22"/>
          <w:szCs w:val="22"/>
        </w:rPr>
        <w:t>6</w:t>
      </w:r>
      <w:r w:rsidRPr="006B15F2">
        <w:rPr>
          <w:sz w:val="22"/>
          <w:szCs w:val="22"/>
        </w:rPr>
        <w:t>38</w:t>
      </w:r>
      <w:r w:rsidR="00A72137">
        <w:rPr>
          <w:sz w:val="22"/>
          <w:szCs w:val="22"/>
        </w:rPr>
        <w:t>4</w:t>
      </w:r>
      <w:r w:rsidRPr="006B15F2">
        <w:rPr>
          <w:sz w:val="22"/>
          <w:szCs w:val="22"/>
        </w:rPr>
        <w:t xml:space="preserve">, </w:t>
      </w:r>
      <w:r w:rsidRPr="006B15F2">
        <w:rPr>
          <w:sz w:val="22"/>
          <w:szCs w:val="22"/>
          <w:u w:val="single"/>
        </w:rPr>
        <w:t xml:space="preserve">WF on SL positioning and </w:t>
      </w:r>
      <w:r w:rsidR="00E6033D">
        <w:rPr>
          <w:sz w:val="22"/>
          <w:szCs w:val="22"/>
          <w:u w:val="single"/>
        </w:rPr>
        <w:t>c</w:t>
      </w:r>
      <w:r w:rsidRPr="006B15F2">
        <w:rPr>
          <w:sz w:val="22"/>
          <w:szCs w:val="22"/>
          <w:u w:val="single"/>
        </w:rPr>
        <w:t xml:space="preserve">arrier </w:t>
      </w:r>
      <w:r w:rsidR="00E6033D">
        <w:rPr>
          <w:sz w:val="22"/>
          <w:szCs w:val="22"/>
          <w:u w:val="single"/>
        </w:rPr>
        <w:t>p</w:t>
      </w:r>
      <w:r w:rsidRPr="006B15F2">
        <w:rPr>
          <w:sz w:val="22"/>
          <w:szCs w:val="22"/>
          <w:u w:val="single"/>
        </w:rPr>
        <w:t xml:space="preserve">hase </w:t>
      </w:r>
      <w:r w:rsidR="00E6033D">
        <w:rPr>
          <w:sz w:val="22"/>
          <w:szCs w:val="22"/>
          <w:u w:val="single"/>
        </w:rPr>
        <w:t>p</w:t>
      </w:r>
      <w:r w:rsidRPr="006B15F2">
        <w:rPr>
          <w:sz w:val="22"/>
          <w:szCs w:val="22"/>
          <w:u w:val="single"/>
        </w:rPr>
        <w:t>ositioning</w:t>
      </w:r>
      <w:r w:rsidRPr="006B15F2">
        <w:rPr>
          <w:sz w:val="22"/>
          <w:szCs w:val="22"/>
        </w:rPr>
        <w:t>, RAN4#110</w:t>
      </w:r>
      <w:r w:rsidR="00141073">
        <w:rPr>
          <w:sz w:val="22"/>
          <w:szCs w:val="22"/>
        </w:rPr>
        <w:t>bis</w:t>
      </w:r>
    </w:p>
    <w:p w14:paraId="5B26295C" w14:textId="0D9FD1AE" w:rsidR="00D21471" w:rsidRDefault="00CB2598" w:rsidP="009F0B9A">
      <w:pPr>
        <w:rPr>
          <w:sz w:val="22"/>
          <w:szCs w:val="22"/>
        </w:rPr>
      </w:pPr>
      <w:r>
        <w:rPr>
          <w:sz w:val="22"/>
          <w:szCs w:val="22"/>
        </w:rPr>
        <w:t>[2]</w:t>
      </w:r>
      <w:r w:rsidR="002E659C">
        <w:rPr>
          <w:sz w:val="22"/>
          <w:szCs w:val="22"/>
        </w:rPr>
        <w:t xml:space="preserve"> R4-2404826, </w:t>
      </w:r>
      <w:r w:rsidR="006E7757" w:rsidRPr="006E7757">
        <w:rPr>
          <w:sz w:val="22"/>
          <w:szCs w:val="22"/>
          <w:u w:val="single"/>
        </w:rPr>
        <w:t>Topic</w:t>
      </w:r>
      <w:r w:rsidR="006E7757" w:rsidRPr="006E7757">
        <w:rPr>
          <w:rFonts w:hint="eastAsia"/>
          <w:sz w:val="22"/>
          <w:szCs w:val="22"/>
          <w:u w:val="single"/>
        </w:rPr>
        <w:t xml:space="preserve"> summary for </w:t>
      </w:r>
      <w:r w:rsidR="006E7757" w:rsidRPr="006E7757">
        <w:rPr>
          <w:sz w:val="22"/>
          <w:szCs w:val="22"/>
          <w:u w:val="single"/>
        </w:rPr>
        <w:t>[110</w:t>
      </w:r>
      <w:r w:rsidR="006E7757" w:rsidRPr="006E7757">
        <w:rPr>
          <w:rFonts w:hint="eastAsia"/>
          <w:sz w:val="22"/>
          <w:szCs w:val="22"/>
          <w:u w:val="single"/>
        </w:rPr>
        <w:t>bis</w:t>
      </w:r>
      <w:r w:rsidR="006E7757" w:rsidRPr="006E7757">
        <w:rPr>
          <w:sz w:val="22"/>
          <w:szCs w:val="22"/>
          <w:u w:val="single"/>
        </w:rPr>
        <w:t>][</w:t>
      </w:r>
      <w:r w:rsidR="006E7757" w:rsidRPr="006E7757">
        <w:rPr>
          <w:rFonts w:hint="eastAsia"/>
          <w:sz w:val="22"/>
          <w:szCs w:val="22"/>
          <w:u w:val="single"/>
        </w:rPr>
        <w:t>215</w:t>
      </w:r>
      <w:r w:rsidR="006E7757" w:rsidRPr="006E7757">
        <w:rPr>
          <w:sz w:val="22"/>
          <w:szCs w:val="22"/>
          <w:u w:val="single"/>
        </w:rPr>
        <w:t xml:space="preserve">] </w:t>
      </w:r>
      <w:r w:rsidR="006E7757" w:rsidRPr="006E7757">
        <w:rPr>
          <w:rFonts w:hint="eastAsia"/>
          <w:sz w:val="22"/>
          <w:szCs w:val="22"/>
          <w:u w:val="single"/>
        </w:rPr>
        <w:t>NR_pos_enh2_part2</w:t>
      </w:r>
      <w:r w:rsidR="00C509B9">
        <w:rPr>
          <w:sz w:val="22"/>
          <w:szCs w:val="22"/>
        </w:rPr>
        <w:t xml:space="preserve">, </w:t>
      </w:r>
      <w:r w:rsidR="006E7757">
        <w:rPr>
          <w:sz w:val="22"/>
          <w:szCs w:val="22"/>
        </w:rPr>
        <w:t>RAN4#110bis</w:t>
      </w:r>
    </w:p>
    <w:p w14:paraId="0EB907A9" w14:textId="5F248605" w:rsidR="00B16CBB" w:rsidRPr="00B16CBB" w:rsidRDefault="00B16CBB" w:rsidP="00B16CBB">
      <w:pPr>
        <w:rPr>
          <w:sz w:val="22"/>
          <w:szCs w:val="22"/>
          <w:lang w:val="en-US"/>
        </w:rPr>
      </w:pPr>
      <w:r w:rsidRPr="00B16CBB">
        <w:rPr>
          <w:sz w:val="22"/>
          <w:szCs w:val="22"/>
          <w:lang w:val="en-US"/>
        </w:rPr>
        <w:t xml:space="preserve">[3] R4-2317381, </w:t>
      </w:r>
      <w:r w:rsidRPr="00B16CBB">
        <w:rPr>
          <w:sz w:val="22"/>
          <w:szCs w:val="22"/>
          <w:u w:val="single"/>
          <w:lang w:val="en-US"/>
        </w:rPr>
        <w:t>Updated simulation assumptions for sidelink positioning</w:t>
      </w:r>
      <w:r w:rsidRPr="00B16CBB">
        <w:rPr>
          <w:sz w:val="22"/>
          <w:szCs w:val="22"/>
          <w:lang w:val="en-US"/>
        </w:rPr>
        <w:t>, RAN4#108bis</w:t>
      </w:r>
    </w:p>
    <w:p w14:paraId="22D43374" w14:textId="77777777" w:rsidR="00ED0B4E" w:rsidRPr="00D21471" w:rsidRDefault="00ED0B4E" w:rsidP="00016457">
      <w:pPr>
        <w:rPr>
          <w:color w:val="FF0000"/>
          <w:sz w:val="22"/>
          <w:szCs w:val="22"/>
          <w:lang w:val="en-US"/>
        </w:rPr>
      </w:pPr>
    </w:p>
    <w:sectPr w:rsidR="00ED0B4E" w:rsidRPr="00D21471" w:rsidSect="00C77E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CDBAB" w14:textId="77777777" w:rsidR="00C77E7A" w:rsidRDefault="00C77E7A">
      <w:r>
        <w:separator/>
      </w:r>
    </w:p>
  </w:endnote>
  <w:endnote w:type="continuationSeparator" w:id="0">
    <w:p w14:paraId="1D57B32A" w14:textId="77777777" w:rsidR="00C77E7A" w:rsidRDefault="00C77E7A">
      <w:r>
        <w:continuationSeparator/>
      </w:r>
    </w:p>
  </w:endnote>
  <w:endnote w:type="continuationNotice" w:id="1">
    <w:p w14:paraId="1A8BFA8A" w14:textId="77777777" w:rsidR="00C77E7A" w:rsidRDefault="00C77E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7F5D5" w14:textId="77777777" w:rsidR="00C77E7A" w:rsidRDefault="00C77E7A">
      <w:r>
        <w:separator/>
      </w:r>
    </w:p>
  </w:footnote>
  <w:footnote w:type="continuationSeparator" w:id="0">
    <w:p w14:paraId="360FF364" w14:textId="77777777" w:rsidR="00C77E7A" w:rsidRDefault="00C77E7A">
      <w:r>
        <w:continuationSeparator/>
      </w:r>
    </w:p>
  </w:footnote>
  <w:footnote w:type="continuationNotice" w:id="1">
    <w:p w14:paraId="1990A6F0" w14:textId="77777777" w:rsidR="00C77E7A" w:rsidRDefault="00C77E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D16A0"/>
    <w:multiLevelType w:val="hybridMultilevel"/>
    <w:tmpl w:val="56429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1626C"/>
    <w:multiLevelType w:val="hybridMultilevel"/>
    <w:tmpl w:val="480C5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402344D"/>
    <w:multiLevelType w:val="hybridMultilevel"/>
    <w:tmpl w:val="45B0C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57A1F"/>
    <w:multiLevelType w:val="hybridMultilevel"/>
    <w:tmpl w:val="B9208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D8D56C7"/>
    <w:multiLevelType w:val="hybridMultilevel"/>
    <w:tmpl w:val="9D5C7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91AB4"/>
    <w:multiLevelType w:val="hybridMultilevel"/>
    <w:tmpl w:val="CE761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FF008E6"/>
    <w:multiLevelType w:val="hybridMultilevel"/>
    <w:tmpl w:val="3C8E7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6AA31CD"/>
    <w:multiLevelType w:val="hybridMultilevel"/>
    <w:tmpl w:val="8DE04FF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6"/>
  </w:num>
  <w:num w:numId="2" w16cid:durableId="1969165512">
    <w:abstractNumId w:val="20"/>
  </w:num>
  <w:num w:numId="3" w16cid:durableId="1718628361">
    <w:abstractNumId w:val="22"/>
  </w:num>
  <w:num w:numId="4" w16cid:durableId="776868227">
    <w:abstractNumId w:val="11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21"/>
  </w:num>
  <w:num w:numId="8" w16cid:durableId="1543594916">
    <w:abstractNumId w:val="15"/>
  </w:num>
  <w:num w:numId="9" w16cid:durableId="24913952">
    <w:abstractNumId w:val="19"/>
  </w:num>
  <w:num w:numId="10" w16cid:durableId="1248267688">
    <w:abstractNumId w:val="12"/>
  </w:num>
  <w:num w:numId="11" w16cid:durableId="1034424940">
    <w:abstractNumId w:val="3"/>
  </w:num>
  <w:num w:numId="12" w16cid:durableId="1085885731">
    <w:abstractNumId w:val="5"/>
  </w:num>
  <w:num w:numId="13" w16cid:durableId="366948718">
    <w:abstractNumId w:val="2"/>
  </w:num>
  <w:num w:numId="14" w16cid:durableId="2030981969">
    <w:abstractNumId w:val="6"/>
  </w:num>
  <w:num w:numId="15" w16cid:durableId="313417639">
    <w:abstractNumId w:val="18"/>
  </w:num>
  <w:num w:numId="16" w16cid:durableId="582953382">
    <w:abstractNumId w:val="13"/>
  </w:num>
  <w:num w:numId="17" w16cid:durableId="1568105312">
    <w:abstractNumId w:val="7"/>
  </w:num>
  <w:num w:numId="18" w16cid:durableId="414130175">
    <w:abstractNumId w:val="10"/>
  </w:num>
  <w:num w:numId="19" w16cid:durableId="266040646">
    <w:abstractNumId w:val="14"/>
  </w:num>
  <w:num w:numId="20" w16cid:durableId="616987314">
    <w:abstractNumId w:val="8"/>
  </w:num>
  <w:num w:numId="21" w16cid:durableId="1286817206">
    <w:abstractNumId w:val="9"/>
  </w:num>
  <w:num w:numId="22" w16cid:durableId="2087215899">
    <w:abstractNumId w:val="17"/>
  </w:num>
  <w:num w:numId="23" w16cid:durableId="49094522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27D"/>
    <w:rsid w:val="0000152A"/>
    <w:rsid w:val="00001672"/>
    <w:rsid w:val="0000169D"/>
    <w:rsid w:val="00001782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B10"/>
    <w:rsid w:val="00003B59"/>
    <w:rsid w:val="00003CCC"/>
    <w:rsid w:val="00003ED3"/>
    <w:rsid w:val="00004006"/>
    <w:rsid w:val="0000423C"/>
    <w:rsid w:val="0000443A"/>
    <w:rsid w:val="000045C2"/>
    <w:rsid w:val="000045F3"/>
    <w:rsid w:val="0000481B"/>
    <w:rsid w:val="00004DD0"/>
    <w:rsid w:val="00004E62"/>
    <w:rsid w:val="00005252"/>
    <w:rsid w:val="00005555"/>
    <w:rsid w:val="000057C3"/>
    <w:rsid w:val="000058D4"/>
    <w:rsid w:val="00005BDE"/>
    <w:rsid w:val="00006102"/>
    <w:rsid w:val="00006110"/>
    <w:rsid w:val="00006198"/>
    <w:rsid w:val="0000654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951"/>
    <w:rsid w:val="00010C28"/>
    <w:rsid w:val="00010E31"/>
    <w:rsid w:val="00010EE0"/>
    <w:rsid w:val="00010EF5"/>
    <w:rsid w:val="00010F16"/>
    <w:rsid w:val="00010FAD"/>
    <w:rsid w:val="00011027"/>
    <w:rsid w:val="000110F8"/>
    <w:rsid w:val="000115E6"/>
    <w:rsid w:val="0001181D"/>
    <w:rsid w:val="00011C44"/>
    <w:rsid w:val="00011FD7"/>
    <w:rsid w:val="00012075"/>
    <w:rsid w:val="000123B2"/>
    <w:rsid w:val="0001245D"/>
    <w:rsid w:val="000126F8"/>
    <w:rsid w:val="000127AA"/>
    <w:rsid w:val="00012839"/>
    <w:rsid w:val="000129BF"/>
    <w:rsid w:val="00012B92"/>
    <w:rsid w:val="00012F98"/>
    <w:rsid w:val="00013004"/>
    <w:rsid w:val="0001324A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8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594"/>
    <w:rsid w:val="000167F5"/>
    <w:rsid w:val="00016A10"/>
    <w:rsid w:val="00016A3A"/>
    <w:rsid w:val="00016AA1"/>
    <w:rsid w:val="00016F63"/>
    <w:rsid w:val="00016FCA"/>
    <w:rsid w:val="00016FE6"/>
    <w:rsid w:val="0001708D"/>
    <w:rsid w:val="000170D9"/>
    <w:rsid w:val="0001720E"/>
    <w:rsid w:val="00017422"/>
    <w:rsid w:val="00017A58"/>
    <w:rsid w:val="00017AC0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1C23"/>
    <w:rsid w:val="0002216D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B7D"/>
    <w:rsid w:val="00023C59"/>
    <w:rsid w:val="0002411A"/>
    <w:rsid w:val="00024216"/>
    <w:rsid w:val="00024269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03"/>
    <w:rsid w:val="0002664B"/>
    <w:rsid w:val="00026845"/>
    <w:rsid w:val="00026947"/>
    <w:rsid w:val="00026A7C"/>
    <w:rsid w:val="00026BDF"/>
    <w:rsid w:val="00026C2D"/>
    <w:rsid w:val="00026DB4"/>
    <w:rsid w:val="00026E27"/>
    <w:rsid w:val="0002710C"/>
    <w:rsid w:val="00027229"/>
    <w:rsid w:val="00027529"/>
    <w:rsid w:val="0002755A"/>
    <w:rsid w:val="00027699"/>
    <w:rsid w:val="000276CB"/>
    <w:rsid w:val="0002777A"/>
    <w:rsid w:val="00027917"/>
    <w:rsid w:val="00027972"/>
    <w:rsid w:val="000279D6"/>
    <w:rsid w:val="00027A52"/>
    <w:rsid w:val="00027AB5"/>
    <w:rsid w:val="00027C32"/>
    <w:rsid w:val="00027FFE"/>
    <w:rsid w:val="00030138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2D99"/>
    <w:rsid w:val="00032E6C"/>
    <w:rsid w:val="00033285"/>
    <w:rsid w:val="0003352E"/>
    <w:rsid w:val="0003375A"/>
    <w:rsid w:val="00033839"/>
    <w:rsid w:val="000338A8"/>
    <w:rsid w:val="0003397A"/>
    <w:rsid w:val="00033B9A"/>
    <w:rsid w:val="000340F8"/>
    <w:rsid w:val="00034125"/>
    <w:rsid w:val="00034253"/>
    <w:rsid w:val="000344EA"/>
    <w:rsid w:val="000345EF"/>
    <w:rsid w:val="00034789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2A7"/>
    <w:rsid w:val="00037532"/>
    <w:rsid w:val="000375C1"/>
    <w:rsid w:val="000378CF"/>
    <w:rsid w:val="00037964"/>
    <w:rsid w:val="00037CD0"/>
    <w:rsid w:val="00037E59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B5B"/>
    <w:rsid w:val="00044BD5"/>
    <w:rsid w:val="00044F34"/>
    <w:rsid w:val="0004507E"/>
    <w:rsid w:val="0004511D"/>
    <w:rsid w:val="00045318"/>
    <w:rsid w:val="000453A6"/>
    <w:rsid w:val="00045835"/>
    <w:rsid w:val="00045CD5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B29"/>
    <w:rsid w:val="00050038"/>
    <w:rsid w:val="00050084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2A3"/>
    <w:rsid w:val="0005269A"/>
    <w:rsid w:val="00052731"/>
    <w:rsid w:val="000527F7"/>
    <w:rsid w:val="000529A9"/>
    <w:rsid w:val="00052C1C"/>
    <w:rsid w:val="00053010"/>
    <w:rsid w:val="00053667"/>
    <w:rsid w:val="000536F3"/>
    <w:rsid w:val="00053E79"/>
    <w:rsid w:val="00053FB9"/>
    <w:rsid w:val="0005401A"/>
    <w:rsid w:val="000540CF"/>
    <w:rsid w:val="00054181"/>
    <w:rsid w:val="000544AF"/>
    <w:rsid w:val="00054544"/>
    <w:rsid w:val="000545AE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917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CF3"/>
    <w:rsid w:val="00062E5A"/>
    <w:rsid w:val="00062EB0"/>
    <w:rsid w:val="00062EBA"/>
    <w:rsid w:val="00062F52"/>
    <w:rsid w:val="0006327C"/>
    <w:rsid w:val="00063A9B"/>
    <w:rsid w:val="00063C9F"/>
    <w:rsid w:val="00063D05"/>
    <w:rsid w:val="00063D8C"/>
    <w:rsid w:val="00063F4F"/>
    <w:rsid w:val="0006427B"/>
    <w:rsid w:val="000642D1"/>
    <w:rsid w:val="000642D3"/>
    <w:rsid w:val="000643A3"/>
    <w:rsid w:val="0006440F"/>
    <w:rsid w:val="000644E7"/>
    <w:rsid w:val="000647FF"/>
    <w:rsid w:val="0006483F"/>
    <w:rsid w:val="000648B8"/>
    <w:rsid w:val="000648C2"/>
    <w:rsid w:val="0006491E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1EE"/>
    <w:rsid w:val="0006636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37D"/>
    <w:rsid w:val="00074466"/>
    <w:rsid w:val="0007446B"/>
    <w:rsid w:val="00074491"/>
    <w:rsid w:val="00074890"/>
    <w:rsid w:val="000748AB"/>
    <w:rsid w:val="00074E2E"/>
    <w:rsid w:val="00075279"/>
    <w:rsid w:val="000754C0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AC3"/>
    <w:rsid w:val="00077FE0"/>
    <w:rsid w:val="00080433"/>
    <w:rsid w:val="00080990"/>
    <w:rsid w:val="00080EDD"/>
    <w:rsid w:val="00081036"/>
    <w:rsid w:val="0008118C"/>
    <w:rsid w:val="00081269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0D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0E4"/>
    <w:rsid w:val="0008321B"/>
    <w:rsid w:val="0008336D"/>
    <w:rsid w:val="00083439"/>
    <w:rsid w:val="000834A4"/>
    <w:rsid w:val="000834C3"/>
    <w:rsid w:val="00083A17"/>
    <w:rsid w:val="00083C49"/>
    <w:rsid w:val="00083D8C"/>
    <w:rsid w:val="00083F59"/>
    <w:rsid w:val="0008411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B6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63"/>
    <w:rsid w:val="00087288"/>
    <w:rsid w:val="000873B2"/>
    <w:rsid w:val="0008798A"/>
    <w:rsid w:val="00087B30"/>
    <w:rsid w:val="00090234"/>
    <w:rsid w:val="000904F1"/>
    <w:rsid w:val="00090928"/>
    <w:rsid w:val="00090BB8"/>
    <w:rsid w:val="00090C9C"/>
    <w:rsid w:val="000910D6"/>
    <w:rsid w:val="00091444"/>
    <w:rsid w:val="0009146F"/>
    <w:rsid w:val="00091609"/>
    <w:rsid w:val="00091B10"/>
    <w:rsid w:val="00091CB8"/>
    <w:rsid w:val="0009209E"/>
    <w:rsid w:val="00092174"/>
    <w:rsid w:val="000922E9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0EF"/>
    <w:rsid w:val="000A023B"/>
    <w:rsid w:val="000A0616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8D2"/>
    <w:rsid w:val="000A1E52"/>
    <w:rsid w:val="000A206C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608"/>
    <w:rsid w:val="000A3718"/>
    <w:rsid w:val="000A379E"/>
    <w:rsid w:val="000A3A69"/>
    <w:rsid w:val="000A3C78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4EB2"/>
    <w:rsid w:val="000A52AF"/>
    <w:rsid w:val="000A561C"/>
    <w:rsid w:val="000A5772"/>
    <w:rsid w:val="000A6419"/>
    <w:rsid w:val="000A6602"/>
    <w:rsid w:val="000A6833"/>
    <w:rsid w:val="000A6C97"/>
    <w:rsid w:val="000A6CBC"/>
    <w:rsid w:val="000A6DD0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C3"/>
    <w:rsid w:val="000B0FFF"/>
    <w:rsid w:val="000B10C9"/>
    <w:rsid w:val="000B11B3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14C"/>
    <w:rsid w:val="000B2319"/>
    <w:rsid w:val="000B23A4"/>
    <w:rsid w:val="000B24B0"/>
    <w:rsid w:val="000B27FE"/>
    <w:rsid w:val="000B2836"/>
    <w:rsid w:val="000B28A8"/>
    <w:rsid w:val="000B2A42"/>
    <w:rsid w:val="000B2B82"/>
    <w:rsid w:val="000B2B9B"/>
    <w:rsid w:val="000B2EFB"/>
    <w:rsid w:val="000B34C7"/>
    <w:rsid w:val="000B3659"/>
    <w:rsid w:val="000B38C6"/>
    <w:rsid w:val="000B39AE"/>
    <w:rsid w:val="000B3A48"/>
    <w:rsid w:val="000B3E27"/>
    <w:rsid w:val="000B403D"/>
    <w:rsid w:val="000B434A"/>
    <w:rsid w:val="000B449C"/>
    <w:rsid w:val="000B4750"/>
    <w:rsid w:val="000B4BC8"/>
    <w:rsid w:val="000B4CCD"/>
    <w:rsid w:val="000B4D46"/>
    <w:rsid w:val="000B5B51"/>
    <w:rsid w:val="000B5D9D"/>
    <w:rsid w:val="000B5DA1"/>
    <w:rsid w:val="000B5FC6"/>
    <w:rsid w:val="000B6253"/>
    <w:rsid w:val="000B62FA"/>
    <w:rsid w:val="000B6414"/>
    <w:rsid w:val="000B6461"/>
    <w:rsid w:val="000B68A7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B79"/>
    <w:rsid w:val="000C0C6D"/>
    <w:rsid w:val="000C113F"/>
    <w:rsid w:val="000C11BB"/>
    <w:rsid w:val="000C12CC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4C4"/>
    <w:rsid w:val="000C3AA3"/>
    <w:rsid w:val="000C3AE8"/>
    <w:rsid w:val="000C3B74"/>
    <w:rsid w:val="000C3CDF"/>
    <w:rsid w:val="000C3E2D"/>
    <w:rsid w:val="000C3E55"/>
    <w:rsid w:val="000C406C"/>
    <w:rsid w:val="000C4145"/>
    <w:rsid w:val="000C44DB"/>
    <w:rsid w:val="000C44E9"/>
    <w:rsid w:val="000C4511"/>
    <w:rsid w:val="000C45CB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63C"/>
    <w:rsid w:val="000D198D"/>
    <w:rsid w:val="000D19C5"/>
    <w:rsid w:val="000D1A28"/>
    <w:rsid w:val="000D1D79"/>
    <w:rsid w:val="000D1E26"/>
    <w:rsid w:val="000D1F83"/>
    <w:rsid w:val="000D1F84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9E5"/>
    <w:rsid w:val="000D2AA0"/>
    <w:rsid w:val="000D2CA5"/>
    <w:rsid w:val="000D2D12"/>
    <w:rsid w:val="000D2E2A"/>
    <w:rsid w:val="000D3487"/>
    <w:rsid w:val="000D37AC"/>
    <w:rsid w:val="000D37EF"/>
    <w:rsid w:val="000D3A34"/>
    <w:rsid w:val="000D3AB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43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9B4"/>
    <w:rsid w:val="000E2C23"/>
    <w:rsid w:val="000E2D4A"/>
    <w:rsid w:val="000E2EE8"/>
    <w:rsid w:val="000E30F2"/>
    <w:rsid w:val="000E36AD"/>
    <w:rsid w:val="000E3771"/>
    <w:rsid w:val="000E3A4A"/>
    <w:rsid w:val="000E3A67"/>
    <w:rsid w:val="000E3AA3"/>
    <w:rsid w:val="000E3B40"/>
    <w:rsid w:val="000E3B4E"/>
    <w:rsid w:val="000E3C06"/>
    <w:rsid w:val="000E3D46"/>
    <w:rsid w:val="000E3D4B"/>
    <w:rsid w:val="000E3D7F"/>
    <w:rsid w:val="000E3EDB"/>
    <w:rsid w:val="000E45F2"/>
    <w:rsid w:val="000E4841"/>
    <w:rsid w:val="000E4EDB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1E7"/>
    <w:rsid w:val="000E6208"/>
    <w:rsid w:val="000E6400"/>
    <w:rsid w:val="000E64DC"/>
    <w:rsid w:val="000E6547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2F8"/>
    <w:rsid w:val="000F03A8"/>
    <w:rsid w:val="000F03D1"/>
    <w:rsid w:val="000F05A1"/>
    <w:rsid w:val="000F076D"/>
    <w:rsid w:val="000F0BE8"/>
    <w:rsid w:val="000F0D6C"/>
    <w:rsid w:val="000F0D86"/>
    <w:rsid w:val="000F0E0B"/>
    <w:rsid w:val="000F112B"/>
    <w:rsid w:val="000F1170"/>
    <w:rsid w:val="000F11EE"/>
    <w:rsid w:val="000F121D"/>
    <w:rsid w:val="000F1427"/>
    <w:rsid w:val="000F16DD"/>
    <w:rsid w:val="000F16FF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4E"/>
    <w:rsid w:val="000F2B64"/>
    <w:rsid w:val="000F2C30"/>
    <w:rsid w:val="000F2CE4"/>
    <w:rsid w:val="000F2D59"/>
    <w:rsid w:val="000F33F8"/>
    <w:rsid w:val="000F3568"/>
    <w:rsid w:val="000F364F"/>
    <w:rsid w:val="000F3923"/>
    <w:rsid w:val="000F3A13"/>
    <w:rsid w:val="000F3B4F"/>
    <w:rsid w:val="000F3CD5"/>
    <w:rsid w:val="000F3F4F"/>
    <w:rsid w:val="000F40AD"/>
    <w:rsid w:val="000F49F0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8F7"/>
    <w:rsid w:val="000F694A"/>
    <w:rsid w:val="000F6AB3"/>
    <w:rsid w:val="000F6CB5"/>
    <w:rsid w:val="000F6D86"/>
    <w:rsid w:val="000F6EC6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CB5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D2B"/>
    <w:rsid w:val="00101E96"/>
    <w:rsid w:val="00101FE4"/>
    <w:rsid w:val="001020A0"/>
    <w:rsid w:val="001020A3"/>
    <w:rsid w:val="00102298"/>
    <w:rsid w:val="00102320"/>
    <w:rsid w:val="0010240B"/>
    <w:rsid w:val="00102563"/>
    <w:rsid w:val="001026A9"/>
    <w:rsid w:val="001027BC"/>
    <w:rsid w:val="001027ED"/>
    <w:rsid w:val="00102809"/>
    <w:rsid w:val="00102A54"/>
    <w:rsid w:val="00102AA7"/>
    <w:rsid w:val="00102BC4"/>
    <w:rsid w:val="00102BD7"/>
    <w:rsid w:val="00102CD1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59F"/>
    <w:rsid w:val="00104747"/>
    <w:rsid w:val="00104C7B"/>
    <w:rsid w:val="00104E92"/>
    <w:rsid w:val="00104EC3"/>
    <w:rsid w:val="00104F5D"/>
    <w:rsid w:val="00104FB6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005"/>
    <w:rsid w:val="001074E7"/>
    <w:rsid w:val="0010762A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CE7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D9F"/>
    <w:rsid w:val="00111E5C"/>
    <w:rsid w:val="00111EB7"/>
    <w:rsid w:val="001121D4"/>
    <w:rsid w:val="00112519"/>
    <w:rsid w:val="00112593"/>
    <w:rsid w:val="001125AD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4EB8"/>
    <w:rsid w:val="00115120"/>
    <w:rsid w:val="00115135"/>
    <w:rsid w:val="0011526A"/>
    <w:rsid w:val="001152CC"/>
    <w:rsid w:val="001155F5"/>
    <w:rsid w:val="00115B61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BF8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3FC"/>
    <w:rsid w:val="00123874"/>
    <w:rsid w:val="001239C2"/>
    <w:rsid w:val="001239DE"/>
    <w:rsid w:val="00123BFF"/>
    <w:rsid w:val="00123D92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8B4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9BD"/>
    <w:rsid w:val="00127B85"/>
    <w:rsid w:val="00127BD4"/>
    <w:rsid w:val="00127E48"/>
    <w:rsid w:val="00127E9A"/>
    <w:rsid w:val="00130319"/>
    <w:rsid w:val="0013034C"/>
    <w:rsid w:val="00130558"/>
    <w:rsid w:val="00130642"/>
    <w:rsid w:val="00130883"/>
    <w:rsid w:val="00131543"/>
    <w:rsid w:val="00131569"/>
    <w:rsid w:val="00131631"/>
    <w:rsid w:val="00131793"/>
    <w:rsid w:val="00131B23"/>
    <w:rsid w:val="00131E99"/>
    <w:rsid w:val="00131FD4"/>
    <w:rsid w:val="001324B1"/>
    <w:rsid w:val="0013286F"/>
    <w:rsid w:val="00132D39"/>
    <w:rsid w:val="00132F23"/>
    <w:rsid w:val="00133103"/>
    <w:rsid w:val="00133156"/>
    <w:rsid w:val="0013328B"/>
    <w:rsid w:val="001332F9"/>
    <w:rsid w:val="001334E7"/>
    <w:rsid w:val="001337D7"/>
    <w:rsid w:val="00133BD2"/>
    <w:rsid w:val="00133C0A"/>
    <w:rsid w:val="00133EB4"/>
    <w:rsid w:val="00133FF9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8"/>
    <w:rsid w:val="00135A8C"/>
    <w:rsid w:val="00135E13"/>
    <w:rsid w:val="001360B9"/>
    <w:rsid w:val="001361E9"/>
    <w:rsid w:val="00136339"/>
    <w:rsid w:val="00136571"/>
    <w:rsid w:val="001366D6"/>
    <w:rsid w:val="00136822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24"/>
    <w:rsid w:val="00140BA7"/>
    <w:rsid w:val="00140DA5"/>
    <w:rsid w:val="00141073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77"/>
    <w:rsid w:val="001430CD"/>
    <w:rsid w:val="001434B1"/>
    <w:rsid w:val="001437EE"/>
    <w:rsid w:val="0014383A"/>
    <w:rsid w:val="00143C32"/>
    <w:rsid w:val="00143C8E"/>
    <w:rsid w:val="001441BF"/>
    <w:rsid w:val="0014436D"/>
    <w:rsid w:val="00144488"/>
    <w:rsid w:val="00144528"/>
    <w:rsid w:val="001445A9"/>
    <w:rsid w:val="001445BE"/>
    <w:rsid w:val="001445CF"/>
    <w:rsid w:val="0014489B"/>
    <w:rsid w:val="00144BE2"/>
    <w:rsid w:val="00144CA8"/>
    <w:rsid w:val="00144F37"/>
    <w:rsid w:val="00145411"/>
    <w:rsid w:val="0014567F"/>
    <w:rsid w:val="00145787"/>
    <w:rsid w:val="001458BF"/>
    <w:rsid w:val="00145B12"/>
    <w:rsid w:val="00145B35"/>
    <w:rsid w:val="00145C8F"/>
    <w:rsid w:val="00145F11"/>
    <w:rsid w:val="001461EB"/>
    <w:rsid w:val="0014626E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4F"/>
    <w:rsid w:val="001518EA"/>
    <w:rsid w:val="00151ABA"/>
    <w:rsid w:val="00151B5F"/>
    <w:rsid w:val="00151B94"/>
    <w:rsid w:val="00151B9F"/>
    <w:rsid w:val="00151C34"/>
    <w:rsid w:val="00152169"/>
    <w:rsid w:val="0015239C"/>
    <w:rsid w:val="001527BC"/>
    <w:rsid w:val="00152B7A"/>
    <w:rsid w:val="001530DD"/>
    <w:rsid w:val="001530DF"/>
    <w:rsid w:val="00153220"/>
    <w:rsid w:val="0015337C"/>
    <w:rsid w:val="001533B1"/>
    <w:rsid w:val="001533CF"/>
    <w:rsid w:val="001535C2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C4A"/>
    <w:rsid w:val="00154D2A"/>
    <w:rsid w:val="00154FE9"/>
    <w:rsid w:val="00155094"/>
    <w:rsid w:val="00155650"/>
    <w:rsid w:val="0015578B"/>
    <w:rsid w:val="001557B5"/>
    <w:rsid w:val="00155A20"/>
    <w:rsid w:val="00155DB4"/>
    <w:rsid w:val="00155E22"/>
    <w:rsid w:val="00155E3B"/>
    <w:rsid w:val="001562BE"/>
    <w:rsid w:val="00156C8B"/>
    <w:rsid w:val="00156D32"/>
    <w:rsid w:val="0015710A"/>
    <w:rsid w:val="00157292"/>
    <w:rsid w:val="001574C9"/>
    <w:rsid w:val="0015760F"/>
    <w:rsid w:val="0015766A"/>
    <w:rsid w:val="00157816"/>
    <w:rsid w:val="0015787E"/>
    <w:rsid w:val="001578E9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57"/>
    <w:rsid w:val="0016136A"/>
    <w:rsid w:val="00161434"/>
    <w:rsid w:val="0016156C"/>
    <w:rsid w:val="00161636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97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FE"/>
    <w:rsid w:val="00166833"/>
    <w:rsid w:val="00166975"/>
    <w:rsid w:val="001670CA"/>
    <w:rsid w:val="001673A9"/>
    <w:rsid w:val="00167663"/>
    <w:rsid w:val="001676FB"/>
    <w:rsid w:val="001679BC"/>
    <w:rsid w:val="001679C5"/>
    <w:rsid w:val="001679E9"/>
    <w:rsid w:val="00167EEE"/>
    <w:rsid w:val="00167F07"/>
    <w:rsid w:val="0017044E"/>
    <w:rsid w:val="001704BA"/>
    <w:rsid w:val="00170570"/>
    <w:rsid w:val="001706FF"/>
    <w:rsid w:val="001709BD"/>
    <w:rsid w:val="00170B66"/>
    <w:rsid w:val="00170C0A"/>
    <w:rsid w:val="00170D7E"/>
    <w:rsid w:val="00170E74"/>
    <w:rsid w:val="00170FF0"/>
    <w:rsid w:val="0017144F"/>
    <w:rsid w:val="001714E4"/>
    <w:rsid w:val="00171BD8"/>
    <w:rsid w:val="00171C07"/>
    <w:rsid w:val="00171D23"/>
    <w:rsid w:val="00171D6F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1D4"/>
    <w:rsid w:val="001734B2"/>
    <w:rsid w:val="00173521"/>
    <w:rsid w:val="00173949"/>
    <w:rsid w:val="00173BDB"/>
    <w:rsid w:val="00173EAF"/>
    <w:rsid w:val="00173F9B"/>
    <w:rsid w:val="00174084"/>
    <w:rsid w:val="001743D9"/>
    <w:rsid w:val="00174596"/>
    <w:rsid w:val="0017464E"/>
    <w:rsid w:val="00174814"/>
    <w:rsid w:val="00174D5B"/>
    <w:rsid w:val="00175192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BF2"/>
    <w:rsid w:val="00176D92"/>
    <w:rsid w:val="00177096"/>
    <w:rsid w:val="00177116"/>
    <w:rsid w:val="001771D5"/>
    <w:rsid w:val="00177333"/>
    <w:rsid w:val="00177568"/>
    <w:rsid w:val="001777D1"/>
    <w:rsid w:val="00177970"/>
    <w:rsid w:val="00177FC1"/>
    <w:rsid w:val="001800B8"/>
    <w:rsid w:val="001800CA"/>
    <w:rsid w:val="0018034A"/>
    <w:rsid w:val="0018036E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3FA"/>
    <w:rsid w:val="00181A70"/>
    <w:rsid w:val="00181A7D"/>
    <w:rsid w:val="00181C05"/>
    <w:rsid w:val="001820C7"/>
    <w:rsid w:val="001821CA"/>
    <w:rsid w:val="001824DB"/>
    <w:rsid w:val="0018267D"/>
    <w:rsid w:val="00182838"/>
    <w:rsid w:val="0018287B"/>
    <w:rsid w:val="00182AE3"/>
    <w:rsid w:val="00182AFA"/>
    <w:rsid w:val="00182B7F"/>
    <w:rsid w:val="00182BE3"/>
    <w:rsid w:val="00182C83"/>
    <w:rsid w:val="00182D02"/>
    <w:rsid w:val="00182E77"/>
    <w:rsid w:val="00182EE2"/>
    <w:rsid w:val="00183448"/>
    <w:rsid w:val="001838DA"/>
    <w:rsid w:val="00183B65"/>
    <w:rsid w:val="00183BAA"/>
    <w:rsid w:val="001842E4"/>
    <w:rsid w:val="00184407"/>
    <w:rsid w:val="00184499"/>
    <w:rsid w:val="00184590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592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421"/>
    <w:rsid w:val="00191486"/>
    <w:rsid w:val="00191566"/>
    <w:rsid w:val="001916F8"/>
    <w:rsid w:val="001917C8"/>
    <w:rsid w:val="00191C18"/>
    <w:rsid w:val="00191D33"/>
    <w:rsid w:val="00192293"/>
    <w:rsid w:val="001925A9"/>
    <w:rsid w:val="00192694"/>
    <w:rsid w:val="0019273E"/>
    <w:rsid w:val="00192806"/>
    <w:rsid w:val="001929EC"/>
    <w:rsid w:val="00192D4C"/>
    <w:rsid w:val="00192E14"/>
    <w:rsid w:val="00193142"/>
    <w:rsid w:val="001934C1"/>
    <w:rsid w:val="0019355F"/>
    <w:rsid w:val="0019364D"/>
    <w:rsid w:val="00193693"/>
    <w:rsid w:val="00193747"/>
    <w:rsid w:val="00193B2B"/>
    <w:rsid w:val="00193BAC"/>
    <w:rsid w:val="00193D60"/>
    <w:rsid w:val="00193EA8"/>
    <w:rsid w:val="00194674"/>
    <w:rsid w:val="0019493C"/>
    <w:rsid w:val="00194B7E"/>
    <w:rsid w:val="00194F63"/>
    <w:rsid w:val="001951C9"/>
    <w:rsid w:val="0019525B"/>
    <w:rsid w:val="00195578"/>
    <w:rsid w:val="001956A0"/>
    <w:rsid w:val="00195A89"/>
    <w:rsid w:val="00195ABF"/>
    <w:rsid w:val="00195FDF"/>
    <w:rsid w:val="001961E0"/>
    <w:rsid w:val="001966D2"/>
    <w:rsid w:val="00196836"/>
    <w:rsid w:val="00196D83"/>
    <w:rsid w:val="00196FDA"/>
    <w:rsid w:val="0019703E"/>
    <w:rsid w:val="001971C3"/>
    <w:rsid w:val="001972BE"/>
    <w:rsid w:val="0019756A"/>
    <w:rsid w:val="00197582"/>
    <w:rsid w:val="0019779B"/>
    <w:rsid w:val="00197B18"/>
    <w:rsid w:val="00197C61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0C3A"/>
    <w:rsid w:val="001A0E51"/>
    <w:rsid w:val="001A0ED7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B3D"/>
    <w:rsid w:val="001A2F89"/>
    <w:rsid w:val="001A3553"/>
    <w:rsid w:val="001A3F9E"/>
    <w:rsid w:val="001A41EA"/>
    <w:rsid w:val="001A4426"/>
    <w:rsid w:val="001A443E"/>
    <w:rsid w:val="001A4762"/>
    <w:rsid w:val="001A4B15"/>
    <w:rsid w:val="001A4C57"/>
    <w:rsid w:val="001A4E23"/>
    <w:rsid w:val="001A50B1"/>
    <w:rsid w:val="001A5820"/>
    <w:rsid w:val="001A584A"/>
    <w:rsid w:val="001A5F42"/>
    <w:rsid w:val="001A6466"/>
    <w:rsid w:val="001A6604"/>
    <w:rsid w:val="001A696C"/>
    <w:rsid w:val="001A6B0E"/>
    <w:rsid w:val="001A6C07"/>
    <w:rsid w:val="001A6C7D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5AF"/>
    <w:rsid w:val="001B0828"/>
    <w:rsid w:val="001B0C43"/>
    <w:rsid w:val="001B0D79"/>
    <w:rsid w:val="001B0F6F"/>
    <w:rsid w:val="001B0FD7"/>
    <w:rsid w:val="001B1099"/>
    <w:rsid w:val="001B11CA"/>
    <w:rsid w:val="001B12B5"/>
    <w:rsid w:val="001B12CB"/>
    <w:rsid w:val="001B1595"/>
    <w:rsid w:val="001B15D7"/>
    <w:rsid w:val="001B1718"/>
    <w:rsid w:val="001B180F"/>
    <w:rsid w:val="001B196B"/>
    <w:rsid w:val="001B19F9"/>
    <w:rsid w:val="001B1CEA"/>
    <w:rsid w:val="001B1D63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66E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76B"/>
    <w:rsid w:val="001B795D"/>
    <w:rsid w:val="001B7E76"/>
    <w:rsid w:val="001B7EC6"/>
    <w:rsid w:val="001C01B9"/>
    <w:rsid w:val="001C0436"/>
    <w:rsid w:val="001C064F"/>
    <w:rsid w:val="001C0785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798"/>
    <w:rsid w:val="001C4833"/>
    <w:rsid w:val="001C48F2"/>
    <w:rsid w:val="001C4AAD"/>
    <w:rsid w:val="001C4B12"/>
    <w:rsid w:val="001C4C6D"/>
    <w:rsid w:val="001C4F46"/>
    <w:rsid w:val="001C50D5"/>
    <w:rsid w:val="001C51E6"/>
    <w:rsid w:val="001C543A"/>
    <w:rsid w:val="001C54F3"/>
    <w:rsid w:val="001C5DB8"/>
    <w:rsid w:val="001C60EE"/>
    <w:rsid w:val="001C6147"/>
    <w:rsid w:val="001C64D7"/>
    <w:rsid w:val="001C6A21"/>
    <w:rsid w:val="001C6C98"/>
    <w:rsid w:val="001C6ED0"/>
    <w:rsid w:val="001C7065"/>
    <w:rsid w:val="001C71F2"/>
    <w:rsid w:val="001C7406"/>
    <w:rsid w:val="001C7484"/>
    <w:rsid w:val="001C7AB5"/>
    <w:rsid w:val="001C7CB9"/>
    <w:rsid w:val="001C7FE6"/>
    <w:rsid w:val="001D0200"/>
    <w:rsid w:val="001D04B9"/>
    <w:rsid w:val="001D0D0C"/>
    <w:rsid w:val="001D11DC"/>
    <w:rsid w:val="001D1424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7C2"/>
    <w:rsid w:val="001D2896"/>
    <w:rsid w:val="001D28AA"/>
    <w:rsid w:val="001D28C3"/>
    <w:rsid w:val="001D298A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5E8A"/>
    <w:rsid w:val="001D607A"/>
    <w:rsid w:val="001D6192"/>
    <w:rsid w:val="001D66FC"/>
    <w:rsid w:val="001D68CF"/>
    <w:rsid w:val="001D696B"/>
    <w:rsid w:val="001D6CFD"/>
    <w:rsid w:val="001D6E97"/>
    <w:rsid w:val="001D705D"/>
    <w:rsid w:val="001D70CA"/>
    <w:rsid w:val="001D733D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09B"/>
    <w:rsid w:val="001E1225"/>
    <w:rsid w:val="001E131F"/>
    <w:rsid w:val="001E15C8"/>
    <w:rsid w:val="001E1B2E"/>
    <w:rsid w:val="001E1C0D"/>
    <w:rsid w:val="001E1EC5"/>
    <w:rsid w:val="001E1F99"/>
    <w:rsid w:val="001E210A"/>
    <w:rsid w:val="001E21F7"/>
    <w:rsid w:val="001E23E2"/>
    <w:rsid w:val="001E27EB"/>
    <w:rsid w:val="001E2916"/>
    <w:rsid w:val="001E2CE6"/>
    <w:rsid w:val="001E2D37"/>
    <w:rsid w:val="001E2EF6"/>
    <w:rsid w:val="001E31EE"/>
    <w:rsid w:val="001E32E0"/>
    <w:rsid w:val="001E3571"/>
    <w:rsid w:val="001E37FB"/>
    <w:rsid w:val="001E3A1E"/>
    <w:rsid w:val="001E3A7D"/>
    <w:rsid w:val="001E3B7C"/>
    <w:rsid w:val="001E3ECE"/>
    <w:rsid w:val="001E432B"/>
    <w:rsid w:val="001E443A"/>
    <w:rsid w:val="001E479B"/>
    <w:rsid w:val="001E4F46"/>
    <w:rsid w:val="001E52E9"/>
    <w:rsid w:val="001E5311"/>
    <w:rsid w:val="001E537A"/>
    <w:rsid w:val="001E53D8"/>
    <w:rsid w:val="001E55EC"/>
    <w:rsid w:val="001E57A1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6FD6"/>
    <w:rsid w:val="001E7176"/>
    <w:rsid w:val="001E7228"/>
    <w:rsid w:val="001E732F"/>
    <w:rsid w:val="001E7472"/>
    <w:rsid w:val="001E761C"/>
    <w:rsid w:val="001E7803"/>
    <w:rsid w:val="001E7D1A"/>
    <w:rsid w:val="001E7E63"/>
    <w:rsid w:val="001F00FA"/>
    <w:rsid w:val="001F01AA"/>
    <w:rsid w:val="001F0390"/>
    <w:rsid w:val="001F03BA"/>
    <w:rsid w:val="001F0442"/>
    <w:rsid w:val="001F099B"/>
    <w:rsid w:val="001F0CB8"/>
    <w:rsid w:val="001F0DCF"/>
    <w:rsid w:val="001F1006"/>
    <w:rsid w:val="001F1416"/>
    <w:rsid w:val="001F161C"/>
    <w:rsid w:val="001F1AFB"/>
    <w:rsid w:val="001F1E8A"/>
    <w:rsid w:val="001F207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990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71"/>
    <w:rsid w:val="001F638C"/>
    <w:rsid w:val="001F6634"/>
    <w:rsid w:val="001F671E"/>
    <w:rsid w:val="001F677A"/>
    <w:rsid w:val="001F6E05"/>
    <w:rsid w:val="001F7055"/>
    <w:rsid w:val="001F71DC"/>
    <w:rsid w:val="001F7246"/>
    <w:rsid w:val="001F73BA"/>
    <w:rsid w:val="001F75C5"/>
    <w:rsid w:val="001F77DB"/>
    <w:rsid w:val="001F7827"/>
    <w:rsid w:val="001F786D"/>
    <w:rsid w:val="001F7B15"/>
    <w:rsid w:val="001F7D63"/>
    <w:rsid w:val="0020025E"/>
    <w:rsid w:val="00200950"/>
    <w:rsid w:val="00200993"/>
    <w:rsid w:val="00200D15"/>
    <w:rsid w:val="00200E52"/>
    <w:rsid w:val="00200E56"/>
    <w:rsid w:val="00200EFC"/>
    <w:rsid w:val="0020111E"/>
    <w:rsid w:val="0020127A"/>
    <w:rsid w:val="00201354"/>
    <w:rsid w:val="0020158B"/>
    <w:rsid w:val="0020165E"/>
    <w:rsid w:val="002019FF"/>
    <w:rsid w:val="00201A58"/>
    <w:rsid w:val="00201CA6"/>
    <w:rsid w:val="00201D05"/>
    <w:rsid w:val="00201F35"/>
    <w:rsid w:val="00201F9D"/>
    <w:rsid w:val="0020210A"/>
    <w:rsid w:val="00202145"/>
    <w:rsid w:val="0020234C"/>
    <w:rsid w:val="002023EE"/>
    <w:rsid w:val="00202F2F"/>
    <w:rsid w:val="00203130"/>
    <w:rsid w:val="0020327C"/>
    <w:rsid w:val="00203574"/>
    <w:rsid w:val="002035A9"/>
    <w:rsid w:val="002035DA"/>
    <w:rsid w:val="002039A6"/>
    <w:rsid w:val="00203AD1"/>
    <w:rsid w:val="00203CBA"/>
    <w:rsid w:val="00203D55"/>
    <w:rsid w:val="00203D9B"/>
    <w:rsid w:val="00203E55"/>
    <w:rsid w:val="002040A0"/>
    <w:rsid w:val="002041BD"/>
    <w:rsid w:val="002048E4"/>
    <w:rsid w:val="00204E10"/>
    <w:rsid w:val="002052CE"/>
    <w:rsid w:val="00205406"/>
    <w:rsid w:val="00205462"/>
    <w:rsid w:val="00205706"/>
    <w:rsid w:val="00205AE1"/>
    <w:rsid w:val="002064D1"/>
    <w:rsid w:val="002065CB"/>
    <w:rsid w:val="0020669F"/>
    <w:rsid w:val="0020688D"/>
    <w:rsid w:val="002069A6"/>
    <w:rsid w:val="002069B7"/>
    <w:rsid w:val="00206B0D"/>
    <w:rsid w:val="00206FF7"/>
    <w:rsid w:val="002070D8"/>
    <w:rsid w:val="00207361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AD5"/>
    <w:rsid w:val="00211BBF"/>
    <w:rsid w:val="00211CC2"/>
    <w:rsid w:val="002121D7"/>
    <w:rsid w:val="002127E6"/>
    <w:rsid w:val="002128B4"/>
    <w:rsid w:val="00212B2F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73"/>
    <w:rsid w:val="00214FC9"/>
    <w:rsid w:val="0021523B"/>
    <w:rsid w:val="002153DB"/>
    <w:rsid w:val="0021593F"/>
    <w:rsid w:val="00215962"/>
    <w:rsid w:val="002159A3"/>
    <w:rsid w:val="00215A69"/>
    <w:rsid w:val="00215B1C"/>
    <w:rsid w:val="00215D77"/>
    <w:rsid w:val="00215F01"/>
    <w:rsid w:val="00215F62"/>
    <w:rsid w:val="00215FA7"/>
    <w:rsid w:val="00215FB2"/>
    <w:rsid w:val="00216107"/>
    <w:rsid w:val="002166D0"/>
    <w:rsid w:val="00216734"/>
    <w:rsid w:val="00216787"/>
    <w:rsid w:val="002167E5"/>
    <w:rsid w:val="00216D3D"/>
    <w:rsid w:val="00216E44"/>
    <w:rsid w:val="00217290"/>
    <w:rsid w:val="00217305"/>
    <w:rsid w:val="00217536"/>
    <w:rsid w:val="00217556"/>
    <w:rsid w:val="002175F8"/>
    <w:rsid w:val="002176C5"/>
    <w:rsid w:val="0021797B"/>
    <w:rsid w:val="002179B0"/>
    <w:rsid w:val="002179DE"/>
    <w:rsid w:val="00217A9F"/>
    <w:rsid w:val="00217BC4"/>
    <w:rsid w:val="002201AA"/>
    <w:rsid w:val="0022030C"/>
    <w:rsid w:val="0022079D"/>
    <w:rsid w:val="0022093C"/>
    <w:rsid w:val="002209F9"/>
    <w:rsid w:val="00220A06"/>
    <w:rsid w:val="00220D58"/>
    <w:rsid w:val="002212A7"/>
    <w:rsid w:val="002215BA"/>
    <w:rsid w:val="00221654"/>
    <w:rsid w:val="002216E6"/>
    <w:rsid w:val="002217B7"/>
    <w:rsid w:val="0022192E"/>
    <w:rsid w:val="00221CC0"/>
    <w:rsid w:val="00221D36"/>
    <w:rsid w:val="00221FC2"/>
    <w:rsid w:val="002220E9"/>
    <w:rsid w:val="002224C9"/>
    <w:rsid w:val="00222A89"/>
    <w:rsid w:val="00222C40"/>
    <w:rsid w:val="00222D1D"/>
    <w:rsid w:val="002230A2"/>
    <w:rsid w:val="0022315A"/>
    <w:rsid w:val="002232E7"/>
    <w:rsid w:val="0022384F"/>
    <w:rsid w:val="00223ACF"/>
    <w:rsid w:val="00223D1D"/>
    <w:rsid w:val="00224167"/>
    <w:rsid w:val="002244C6"/>
    <w:rsid w:val="002244D7"/>
    <w:rsid w:val="002247C0"/>
    <w:rsid w:val="0022496F"/>
    <w:rsid w:val="002249A4"/>
    <w:rsid w:val="00224E55"/>
    <w:rsid w:val="00225038"/>
    <w:rsid w:val="0022521D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6E"/>
    <w:rsid w:val="00227981"/>
    <w:rsid w:val="00227D29"/>
    <w:rsid w:val="00227E31"/>
    <w:rsid w:val="00227E5A"/>
    <w:rsid w:val="00227F9D"/>
    <w:rsid w:val="00230696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16C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370"/>
    <w:rsid w:val="0023369E"/>
    <w:rsid w:val="00233807"/>
    <w:rsid w:val="00233907"/>
    <w:rsid w:val="002339E1"/>
    <w:rsid w:val="00234127"/>
    <w:rsid w:val="00234262"/>
    <w:rsid w:val="00234625"/>
    <w:rsid w:val="0023467A"/>
    <w:rsid w:val="002346BE"/>
    <w:rsid w:val="00234C5F"/>
    <w:rsid w:val="00234DDC"/>
    <w:rsid w:val="0023519B"/>
    <w:rsid w:val="002354CD"/>
    <w:rsid w:val="002358EC"/>
    <w:rsid w:val="002359B2"/>
    <w:rsid w:val="002359E4"/>
    <w:rsid w:val="00235CD0"/>
    <w:rsid w:val="00235D88"/>
    <w:rsid w:val="00235F0C"/>
    <w:rsid w:val="00236263"/>
    <w:rsid w:val="0023633E"/>
    <w:rsid w:val="00236555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9AD"/>
    <w:rsid w:val="00237BAA"/>
    <w:rsid w:val="00237CB7"/>
    <w:rsid w:val="00237E42"/>
    <w:rsid w:val="00237ECF"/>
    <w:rsid w:val="0024001F"/>
    <w:rsid w:val="002402FB"/>
    <w:rsid w:val="0024085D"/>
    <w:rsid w:val="00240979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B3"/>
    <w:rsid w:val="00244BAB"/>
    <w:rsid w:val="00244E74"/>
    <w:rsid w:val="00244F40"/>
    <w:rsid w:val="00245579"/>
    <w:rsid w:val="002458CF"/>
    <w:rsid w:val="0024599B"/>
    <w:rsid w:val="00245D0A"/>
    <w:rsid w:val="00245F03"/>
    <w:rsid w:val="00246006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B72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4F"/>
    <w:rsid w:val="00250815"/>
    <w:rsid w:val="00250F16"/>
    <w:rsid w:val="002510E5"/>
    <w:rsid w:val="002514E8"/>
    <w:rsid w:val="002515B6"/>
    <w:rsid w:val="0025167F"/>
    <w:rsid w:val="002517FA"/>
    <w:rsid w:val="00251865"/>
    <w:rsid w:val="00251A82"/>
    <w:rsid w:val="00251B20"/>
    <w:rsid w:val="00251E3F"/>
    <w:rsid w:val="00252241"/>
    <w:rsid w:val="00252339"/>
    <w:rsid w:val="0025244A"/>
    <w:rsid w:val="00252674"/>
    <w:rsid w:val="00252749"/>
    <w:rsid w:val="0025286F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29D"/>
    <w:rsid w:val="00255336"/>
    <w:rsid w:val="002553E6"/>
    <w:rsid w:val="002555F0"/>
    <w:rsid w:val="00255817"/>
    <w:rsid w:val="002559A4"/>
    <w:rsid w:val="00255C09"/>
    <w:rsid w:val="00255E50"/>
    <w:rsid w:val="00255F98"/>
    <w:rsid w:val="002560F6"/>
    <w:rsid w:val="0025626A"/>
    <w:rsid w:val="00256328"/>
    <w:rsid w:val="0025665A"/>
    <w:rsid w:val="0025692D"/>
    <w:rsid w:val="00256EEE"/>
    <w:rsid w:val="00257239"/>
    <w:rsid w:val="0025726D"/>
    <w:rsid w:val="002572C4"/>
    <w:rsid w:val="002577E7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348"/>
    <w:rsid w:val="0026148D"/>
    <w:rsid w:val="002614EE"/>
    <w:rsid w:val="00261579"/>
    <w:rsid w:val="00261770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4A5"/>
    <w:rsid w:val="00263594"/>
    <w:rsid w:val="002635B5"/>
    <w:rsid w:val="00263A7B"/>
    <w:rsid w:val="00263AA8"/>
    <w:rsid w:val="00263D88"/>
    <w:rsid w:val="00263E34"/>
    <w:rsid w:val="00263E42"/>
    <w:rsid w:val="0026428B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07"/>
    <w:rsid w:val="00267A28"/>
    <w:rsid w:val="00267C5B"/>
    <w:rsid w:val="00267DC6"/>
    <w:rsid w:val="00270326"/>
    <w:rsid w:val="00270341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B55"/>
    <w:rsid w:val="00273BFB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2E"/>
    <w:rsid w:val="00274977"/>
    <w:rsid w:val="00274CAB"/>
    <w:rsid w:val="00274FFA"/>
    <w:rsid w:val="00275465"/>
    <w:rsid w:val="00275635"/>
    <w:rsid w:val="00275833"/>
    <w:rsid w:val="00275893"/>
    <w:rsid w:val="002758CB"/>
    <w:rsid w:val="00275A54"/>
    <w:rsid w:val="00275AD3"/>
    <w:rsid w:val="00275B60"/>
    <w:rsid w:val="00275CBF"/>
    <w:rsid w:val="00275D54"/>
    <w:rsid w:val="00275E77"/>
    <w:rsid w:val="00275F65"/>
    <w:rsid w:val="00275FFC"/>
    <w:rsid w:val="002760FD"/>
    <w:rsid w:val="0027637A"/>
    <w:rsid w:val="002765CA"/>
    <w:rsid w:val="002766A1"/>
    <w:rsid w:val="00276B35"/>
    <w:rsid w:val="00276DCF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6FA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72"/>
    <w:rsid w:val="00281E88"/>
    <w:rsid w:val="002820BE"/>
    <w:rsid w:val="00282117"/>
    <w:rsid w:val="0028298A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C94"/>
    <w:rsid w:val="00283D0E"/>
    <w:rsid w:val="00283F66"/>
    <w:rsid w:val="0028415F"/>
    <w:rsid w:val="0028417E"/>
    <w:rsid w:val="00284187"/>
    <w:rsid w:val="0028421C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C1"/>
    <w:rsid w:val="002868F8"/>
    <w:rsid w:val="002869C0"/>
    <w:rsid w:val="00286B25"/>
    <w:rsid w:val="0028755B"/>
    <w:rsid w:val="00287699"/>
    <w:rsid w:val="00290020"/>
    <w:rsid w:val="002900E9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0C"/>
    <w:rsid w:val="002918D7"/>
    <w:rsid w:val="00291CFD"/>
    <w:rsid w:val="00291D3F"/>
    <w:rsid w:val="00291E02"/>
    <w:rsid w:val="00291EA7"/>
    <w:rsid w:val="00292022"/>
    <w:rsid w:val="002920AC"/>
    <w:rsid w:val="002921C4"/>
    <w:rsid w:val="0029264D"/>
    <w:rsid w:val="0029270A"/>
    <w:rsid w:val="0029293E"/>
    <w:rsid w:val="0029302C"/>
    <w:rsid w:val="002932EC"/>
    <w:rsid w:val="00293488"/>
    <w:rsid w:val="002934F2"/>
    <w:rsid w:val="002935C3"/>
    <w:rsid w:val="00293690"/>
    <w:rsid w:val="00293963"/>
    <w:rsid w:val="00293C4F"/>
    <w:rsid w:val="00293E2D"/>
    <w:rsid w:val="00293F44"/>
    <w:rsid w:val="0029425D"/>
    <w:rsid w:val="0029451A"/>
    <w:rsid w:val="00294592"/>
    <w:rsid w:val="00294860"/>
    <w:rsid w:val="00294C0C"/>
    <w:rsid w:val="0029524D"/>
    <w:rsid w:val="0029558F"/>
    <w:rsid w:val="00295815"/>
    <w:rsid w:val="00295AAC"/>
    <w:rsid w:val="002960F3"/>
    <w:rsid w:val="0029672D"/>
    <w:rsid w:val="002968C9"/>
    <w:rsid w:val="00296B7E"/>
    <w:rsid w:val="00296D2D"/>
    <w:rsid w:val="00296FCC"/>
    <w:rsid w:val="00297607"/>
    <w:rsid w:val="00297614"/>
    <w:rsid w:val="00297626"/>
    <w:rsid w:val="002976AF"/>
    <w:rsid w:val="002977D1"/>
    <w:rsid w:val="00297836"/>
    <w:rsid w:val="00297A79"/>
    <w:rsid w:val="00297B1F"/>
    <w:rsid w:val="00297B7D"/>
    <w:rsid w:val="00297C07"/>
    <w:rsid w:val="00297C4F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BB0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C4D"/>
    <w:rsid w:val="002A6E5F"/>
    <w:rsid w:val="002A6EC3"/>
    <w:rsid w:val="002A6F0D"/>
    <w:rsid w:val="002A6F78"/>
    <w:rsid w:val="002A6FAC"/>
    <w:rsid w:val="002A7210"/>
    <w:rsid w:val="002A7314"/>
    <w:rsid w:val="002A7425"/>
    <w:rsid w:val="002A7585"/>
    <w:rsid w:val="002A78C3"/>
    <w:rsid w:val="002A7B47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84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AB6"/>
    <w:rsid w:val="002B5B91"/>
    <w:rsid w:val="002B5E9D"/>
    <w:rsid w:val="002B6141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A6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8E"/>
    <w:rsid w:val="002C17F5"/>
    <w:rsid w:val="002C17FA"/>
    <w:rsid w:val="002C18D8"/>
    <w:rsid w:val="002C1E1E"/>
    <w:rsid w:val="002C1FF5"/>
    <w:rsid w:val="002C24AD"/>
    <w:rsid w:val="002C2654"/>
    <w:rsid w:val="002C27CE"/>
    <w:rsid w:val="002C282A"/>
    <w:rsid w:val="002C2D5B"/>
    <w:rsid w:val="002C2EFB"/>
    <w:rsid w:val="002C2F4D"/>
    <w:rsid w:val="002C3345"/>
    <w:rsid w:val="002C33BB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A68"/>
    <w:rsid w:val="002C4C8F"/>
    <w:rsid w:val="002C4DBC"/>
    <w:rsid w:val="002C4E58"/>
    <w:rsid w:val="002C4F0F"/>
    <w:rsid w:val="002C4F68"/>
    <w:rsid w:val="002C5028"/>
    <w:rsid w:val="002C5212"/>
    <w:rsid w:val="002C53BD"/>
    <w:rsid w:val="002C58DF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166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34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3E11"/>
    <w:rsid w:val="002D4003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2D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0A2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212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2FEE"/>
    <w:rsid w:val="002E329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C76"/>
    <w:rsid w:val="002E4D02"/>
    <w:rsid w:val="002E4F36"/>
    <w:rsid w:val="002E51A4"/>
    <w:rsid w:val="002E5330"/>
    <w:rsid w:val="002E540B"/>
    <w:rsid w:val="002E55A2"/>
    <w:rsid w:val="002E5660"/>
    <w:rsid w:val="002E5677"/>
    <w:rsid w:val="002E5B49"/>
    <w:rsid w:val="002E5B91"/>
    <w:rsid w:val="002E5C52"/>
    <w:rsid w:val="002E5C81"/>
    <w:rsid w:val="002E5D54"/>
    <w:rsid w:val="002E6235"/>
    <w:rsid w:val="002E63C7"/>
    <w:rsid w:val="002E659C"/>
    <w:rsid w:val="002E674A"/>
    <w:rsid w:val="002E67E7"/>
    <w:rsid w:val="002E6812"/>
    <w:rsid w:val="002E6B2B"/>
    <w:rsid w:val="002E6E86"/>
    <w:rsid w:val="002E6EE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79D"/>
    <w:rsid w:val="002F0AA2"/>
    <w:rsid w:val="002F0B31"/>
    <w:rsid w:val="002F1001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349"/>
    <w:rsid w:val="002F271A"/>
    <w:rsid w:val="002F278A"/>
    <w:rsid w:val="002F2D1F"/>
    <w:rsid w:val="002F2F91"/>
    <w:rsid w:val="002F3145"/>
    <w:rsid w:val="002F3196"/>
    <w:rsid w:val="002F35DD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B3"/>
    <w:rsid w:val="002F4EDC"/>
    <w:rsid w:val="002F5ACA"/>
    <w:rsid w:val="002F5E33"/>
    <w:rsid w:val="002F6187"/>
    <w:rsid w:val="002F62BA"/>
    <w:rsid w:val="002F6340"/>
    <w:rsid w:val="002F6388"/>
    <w:rsid w:val="002F6570"/>
    <w:rsid w:val="002F695F"/>
    <w:rsid w:val="002F6A8C"/>
    <w:rsid w:val="002F6C2A"/>
    <w:rsid w:val="002F730C"/>
    <w:rsid w:val="002F73F7"/>
    <w:rsid w:val="002F7510"/>
    <w:rsid w:val="002F79FC"/>
    <w:rsid w:val="002F7A6E"/>
    <w:rsid w:val="002F7E3E"/>
    <w:rsid w:val="0030014B"/>
    <w:rsid w:val="00300433"/>
    <w:rsid w:val="00300526"/>
    <w:rsid w:val="003005A7"/>
    <w:rsid w:val="003006E7"/>
    <w:rsid w:val="003006FD"/>
    <w:rsid w:val="00300A06"/>
    <w:rsid w:val="00300A8D"/>
    <w:rsid w:val="00300EF2"/>
    <w:rsid w:val="0030122D"/>
    <w:rsid w:val="003014B5"/>
    <w:rsid w:val="0030165B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063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CA9"/>
    <w:rsid w:val="00304043"/>
    <w:rsid w:val="00304071"/>
    <w:rsid w:val="003042F2"/>
    <w:rsid w:val="00304479"/>
    <w:rsid w:val="0030454F"/>
    <w:rsid w:val="00304796"/>
    <w:rsid w:val="003047AF"/>
    <w:rsid w:val="00304D5D"/>
    <w:rsid w:val="00304EB3"/>
    <w:rsid w:val="00304EC9"/>
    <w:rsid w:val="00304ED2"/>
    <w:rsid w:val="00305128"/>
    <w:rsid w:val="00305196"/>
    <w:rsid w:val="0030529F"/>
    <w:rsid w:val="003052C0"/>
    <w:rsid w:val="003057F9"/>
    <w:rsid w:val="00306465"/>
    <w:rsid w:val="0030648A"/>
    <w:rsid w:val="003064D0"/>
    <w:rsid w:val="00306948"/>
    <w:rsid w:val="00306BCE"/>
    <w:rsid w:val="00306DBB"/>
    <w:rsid w:val="00306EA9"/>
    <w:rsid w:val="00306F18"/>
    <w:rsid w:val="0030705A"/>
    <w:rsid w:val="00307140"/>
    <w:rsid w:val="003076A2"/>
    <w:rsid w:val="0030783E"/>
    <w:rsid w:val="0030797C"/>
    <w:rsid w:val="00307B31"/>
    <w:rsid w:val="00307C34"/>
    <w:rsid w:val="00307C38"/>
    <w:rsid w:val="00307CC3"/>
    <w:rsid w:val="00307D2D"/>
    <w:rsid w:val="00307DA2"/>
    <w:rsid w:val="00307DAA"/>
    <w:rsid w:val="00307DD8"/>
    <w:rsid w:val="00307DF2"/>
    <w:rsid w:val="00310081"/>
    <w:rsid w:val="003100C1"/>
    <w:rsid w:val="0031027C"/>
    <w:rsid w:val="00310301"/>
    <w:rsid w:val="0031031C"/>
    <w:rsid w:val="0031040B"/>
    <w:rsid w:val="0031046B"/>
    <w:rsid w:val="0031072C"/>
    <w:rsid w:val="00310901"/>
    <w:rsid w:val="00310DA4"/>
    <w:rsid w:val="00310EB2"/>
    <w:rsid w:val="00311182"/>
    <w:rsid w:val="003112E5"/>
    <w:rsid w:val="00311507"/>
    <w:rsid w:val="003119DD"/>
    <w:rsid w:val="00311BD7"/>
    <w:rsid w:val="00311D14"/>
    <w:rsid w:val="00311D70"/>
    <w:rsid w:val="00311EF9"/>
    <w:rsid w:val="0031210D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17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971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C65"/>
    <w:rsid w:val="00322EBD"/>
    <w:rsid w:val="00322FEE"/>
    <w:rsid w:val="00323460"/>
    <w:rsid w:val="0032357F"/>
    <w:rsid w:val="00323737"/>
    <w:rsid w:val="0032379E"/>
    <w:rsid w:val="00323925"/>
    <w:rsid w:val="00323AD9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A6B"/>
    <w:rsid w:val="00325C68"/>
    <w:rsid w:val="00325CE7"/>
    <w:rsid w:val="00325FFD"/>
    <w:rsid w:val="00326129"/>
    <w:rsid w:val="00326377"/>
    <w:rsid w:val="0032647F"/>
    <w:rsid w:val="00326482"/>
    <w:rsid w:val="0032698A"/>
    <w:rsid w:val="00326C9F"/>
    <w:rsid w:val="00326DAF"/>
    <w:rsid w:val="00326F8C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0F6C"/>
    <w:rsid w:val="003310D7"/>
    <w:rsid w:val="0033116C"/>
    <w:rsid w:val="00331288"/>
    <w:rsid w:val="0033143B"/>
    <w:rsid w:val="00331550"/>
    <w:rsid w:val="003317AF"/>
    <w:rsid w:val="00331F77"/>
    <w:rsid w:val="0033222A"/>
    <w:rsid w:val="003322ED"/>
    <w:rsid w:val="0033237A"/>
    <w:rsid w:val="003324CA"/>
    <w:rsid w:val="00332565"/>
    <w:rsid w:val="003326CB"/>
    <w:rsid w:val="00332902"/>
    <w:rsid w:val="00332BCB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28"/>
    <w:rsid w:val="003354F4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A72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EB"/>
    <w:rsid w:val="003427F4"/>
    <w:rsid w:val="00342850"/>
    <w:rsid w:val="003428FD"/>
    <w:rsid w:val="00342B55"/>
    <w:rsid w:val="00342E6A"/>
    <w:rsid w:val="00342FE2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66B"/>
    <w:rsid w:val="00344906"/>
    <w:rsid w:val="00344B9E"/>
    <w:rsid w:val="00344F45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B09"/>
    <w:rsid w:val="00346CFF"/>
    <w:rsid w:val="00346D02"/>
    <w:rsid w:val="00346ED3"/>
    <w:rsid w:val="003471ED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E8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269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09"/>
    <w:rsid w:val="003561C5"/>
    <w:rsid w:val="003562F1"/>
    <w:rsid w:val="00356362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571"/>
    <w:rsid w:val="00357870"/>
    <w:rsid w:val="00357A04"/>
    <w:rsid w:val="00357F6F"/>
    <w:rsid w:val="003600D2"/>
    <w:rsid w:val="003602B3"/>
    <w:rsid w:val="003608CD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943"/>
    <w:rsid w:val="00361A71"/>
    <w:rsid w:val="00361CF0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A3"/>
    <w:rsid w:val="003632B6"/>
    <w:rsid w:val="00363482"/>
    <w:rsid w:val="0036351D"/>
    <w:rsid w:val="003636BA"/>
    <w:rsid w:val="0036389B"/>
    <w:rsid w:val="003639BF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48"/>
    <w:rsid w:val="00364E54"/>
    <w:rsid w:val="00364E7F"/>
    <w:rsid w:val="00364F13"/>
    <w:rsid w:val="0036504D"/>
    <w:rsid w:val="0036548D"/>
    <w:rsid w:val="00365B21"/>
    <w:rsid w:val="00365B64"/>
    <w:rsid w:val="00365B94"/>
    <w:rsid w:val="00365CAC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A4A"/>
    <w:rsid w:val="00371B63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7C5"/>
    <w:rsid w:val="00373A51"/>
    <w:rsid w:val="00373B1A"/>
    <w:rsid w:val="00373D7E"/>
    <w:rsid w:val="00373F41"/>
    <w:rsid w:val="00374024"/>
    <w:rsid w:val="0037402D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7D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99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0DAC"/>
    <w:rsid w:val="00380FC7"/>
    <w:rsid w:val="00381180"/>
    <w:rsid w:val="003811AA"/>
    <w:rsid w:val="00381587"/>
    <w:rsid w:val="003818FB"/>
    <w:rsid w:val="00381E22"/>
    <w:rsid w:val="00381E46"/>
    <w:rsid w:val="00381FD7"/>
    <w:rsid w:val="00382216"/>
    <w:rsid w:val="00382298"/>
    <w:rsid w:val="0038231D"/>
    <w:rsid w:val="0038237B"/>
    <w:rsid w:val="00382599"/>
    <w:rsid w:val="0038268F"/>
    <w:rsid w:val="003827E5"/>
    <w:rsid w:val="00382808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4FB4"/>
    <w:rsid w:val="00385043"/>
    <w:rsid w:val="003850E8"/>
    <w:rsid w:val="00385508"/>
    <w:rsid w:val="00385975"/>
    <w:rsid w:val="00385A30"/>
    <w:rsid w:val="00385D57"/>
    <w:rsid w:val="00385EE3"/>
    <w:rsid w:val="00386006"/>
    <w:rsid w:val="00386008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EC7"/>
    <w:rsid w:val="00386FD3"/>
    <w:rsid w:val="003870AA"/>
    <w:rsid w:val="003872CD"/>
    <w:rsid w:val="003873A6"/>
    <w:rsid w:val="00387643"/>
    <w:rsid w:val="00387749"/>
    <w:rsid w:val="0038781B"/>
    <w:rsid w:val="003878CD"/>
    <w:rsid w:val="003879E6"/>
    <w:rsid w:val="00387B0D"/>
    <w:rsid w:val="00387B1F"/>
    <w:rsid w:val="00387BA4"/>
    <w:rsid w:val="00387BFD"/>
    <w:rsid w:val="00387DB3"/>
    <w:rsid w:val="00390017"/>
    <w:rsid w:val="0039022D"/>
    <w:rsid w:val="0039031D"/>
    <w:rsid w:val="0039037A"/>
    <w:rsid w:val="0039055E"/>
    <w:rsid w:val="003905DA"/>
    <w:rsid w:val="003905E2"/>
    <w:rsid w:val="00390883"/>
    <w:rsid w:val="0039088F"/>
    <w:rsid w:val="00390903"/>
    <w:rsid w:val="00390B31"/>
    <w:rsid w:val="00391070"/>
    <w:rsid w:val="00391171"/>
    <w:rsid w:val="0039119D"/>
    <w:rsid w:val="003914E7"/>
    <w:rsid w:val="003917BA"/>
    <w:rsid w:val="003918D3"/>
    <w:rsid w:val="00391ACA"/>
    <w:rsid w:val="00391CEC"/>
    <w:rsid w:val="00391CF7"/>
    <w:rsid w:val="00391D92"/>
    <w:rsid w:val="00391EB9"/>
    <w:rsid w:val="00391F1E"/>
    <w:rsid w:val="0039224C"/>
    <w:rsid w:val="003922AA"/>
    <w:rsid w:val="0039273C"/>
    <w:rsid w:val="003927C8"/>
    <w:rsid w:val="003928AD"/>
    <w:rsid w:val="00392D7A"/>
    <w:rsid w:val="00392E12"/>
    <w:rsid w:val="0039329D"/>
    <w:rsid w:val="00393306"/>
    <w:rsid w:val="003933A4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D6B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78"/>
    <w:rsid w:val="003955B9"/>
    <w:rsid w:val="0039591E"/>
    <w:rsid w:val="003959B1"/>
    <w:rsid w:val="00395ABB"/>
    <w:rsid w:val="00395B93"/>
    <w:rsid w:val="00395E56"/>
    <w:rsid w:val="00395EB9"/>
    <w:rsid w:val="00395ED4"/>
    <w:rsid w:val="00396093"/>
    <w:rsid w:val="003961A7"/>
    <w:rsid w:val="00396303"/>
    <w:rsid w:val="003964AE"/>
    <w:rsid w:val="00396725"/>
    <w:rsid w:val="00396B16"/>
    <w:rsid w:val="00396CA2"/>
    <w:rsid w:val="0039756D"/>
    <w:rsid w:val="0039767D"/>
    <w:rsid w:val="0039791B"/>
    <w:rsid w:val="00397B6B"/>
    <w:rsid w:val="00397C16"/>
    <w:rsid w:val="003A010D"/>
    <w:rsid w:val="003A059A"/>
    <w:rsid w:val="003A05AE"/>
    <w:rsid w:val="003A05B0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0B0"/>
    <w:rsid w:val="003A4475"/>
    <w:rsid w:val="003A4A3F"/>
    <w:rsid w:val="003A4B9B"/>
    <w:rsid w:val="003A4CAB"/>
    <w:rsid w:val="003A4EE6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53D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7F2"/>
    <w:rsid w:val="003A796B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80B"/>
    <w:rsid w:val="003B1B4B"/>
    <w:rsid w:val="003B1C15"/>
    <w:rsid w:val="003B1E22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CEF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6F9A"/>
    <w:rsid w:val="003B6FBB"/>
    <w:rsid w:val="003B70AA"/>
    <w:rsid w:val="003B72B3"/>
    <w:rsid w:val="003B72F6"/>
    <w:rsid w:val="003B757D"/>
    <w:rsid w:val="003B7647"/>
    <w:rsid w:val="003B7746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290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307"/>
    <w:rsid w:val="003C37C2"/>
    <w:rsid w:val="003C3BFE"/>
    <w:rsid w:val="003C3C62"/>
    <w:rsid w:val="003C3E59"/>
    <w:rsid w:val="003C434D"/>
    <w:rsid w:val="003C4874"/>
    <w:rsid w:val="003C48ED"/>
    <w:rsid w:val="003C4D37"/>
    <w:rsid w:val="003C5146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D03"/>
    <w:rsid w:val="003C6E75"/>
    <w:rsid w:val="003C7185"/>
    <w:rsid w:val="003C7194"/>
    <w:rsid w:val="003C7430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B5A"/>
    <w:rsid w:val="003D1CE3"/>
    <w:rsid w:val="003D1D72"/>
    <w:rsid w:val="003D1DEB"/>
    <w:rsid w:val="003D1EFA"/>
    <w:rsid w:val="003D2021"/>
    <w:rsid w:val="003D203F"/>
    <w:rsid w:val="003D213E"/>
    <w:rsid w:val="003D23B0"/>
    <w:rsid w:val="003D246C"/>
    <w:rsid w:val="003D2A12"/>
    <w:rsid w:val="003D2A34"/>
    <w:rsid w:val="003D2B8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3F71"/>
    <w:rsid w:val="003D40F3"/>
    <w:rsid w:val="003D40FC"/>
    <w:rsid w:val="003D42DD"/>
    <w:rsid w:val="003D4329"/>
    <w:rsid w:val="003D43B9"/>
    <w:rsid w:val="003D44A2"/>
    <w:rsid w:val="003D4635"/>
    <w:rsid w:val="003D4AC7"/>
    <w:rsid w:val="003D4D0B"/>
    <w:rsid w:val="003D4F62"/>
    <w:rsid w:val="003D5112"/>
    <w:rsid w:val="003D54AB"/>
    <w:rsid w:val="003D551D"/>
    <w:rsid w:val="003D58BD"/>
    <w:rsid w:val="003D5AB7"/>
    <w:rsid w:val="003D5E78"/>
    <w:rsid w:val="003D5EED"/>
    <w:rsid w:val="003D6144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602"/>
    <w:rsid w:val="003D770A"/>
    <w:rsid w:val="003D774E"/>
    <w:rsid w:val="003D7865"/>
    <w:rsid w:val="003D7986"/>
    <w:rsid w:val="003E0144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2EB5"/>
    <w:rsid w:val="003E343D"/>
    <w:rsid w:val="003E38DB"/>
    <w:rsid w:val="003E3927"/>
    <w:rsid w:val="003E3A86"/>
    <w:rsid w:val="003E3C64"/>
    <w:rsid w:val="003E3E6E"/>
    <w:rsid w:val="003E3F0D"/>
    <w:rsid w:val="003E4162"/>
    <w:rsid w:val="003E43B4"/>
    <w:rsid w:val="003E4801"/>
    <w:rsid w:val="003E4B0D"/>
    <w:rsid w:val="003E4C3C"/>
    <w:rsid w:val="003E4C4D"/>
    <w:rsid w:val="003E4E6E"/>
    <w:rsid w:val="003E4FD3"/>
    <w:rsid w:val="003E503E"/>
    <w:rsid w:val="003E5136"/>
    <w:rsid w:val="003E5226"/>
    <w:rsid w:val="003E5407"/>
    <w:rsid w:val="003E5473"/>
    <w:rsid w:val="003E618A"/>
    <w:rsid w:val="003E6233"/>
    <w:rsid w:val="003E638F"/>
    <w:rsid w:val="003E64B7"/>
    <w:rsid w:val="003E658E"/>
    <w:rsid w:val="003E65BD"/>
    <w:rsid w:val="003E667D"/>
    <w:rsid w:val="003E676D"/>
    <w:rsid w:val="003E69B5"/>
    <w:rsid w:val="003E69B9"/>
    <w:rsid w:val="003E6EBE"/>
    <w:rsid w:val="003E7070"/>
    <w:rsid w:val="003E7211"/>
    <w:rsid w:val="003E7470"/>
    <w:rsid w:val="003E75CF"/>
    <w:rsid w:val="003E7615"/>
    <w:rsid w:val="003E7B41"/>
    <w:rsid w:val="003E7CB3"/>
    <w:rsid w:val="003E7D17"/>
    <w:rsid w:val="003E7DAC"/>
    <w:rsid w:val="003E7FE9"/>
    <w:rsid w:val="003F01A5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4F"/>
    <w:rsid w:val="003F24A2"/>
    <w:rsid w:val="003F24C3"/>
    <w:rsid w:val="003F2843"/>
    <w:rsid w:val="003F28F9"/>
    <w:rsid w:val="003F29FB"/>
    <w:rsid w:val="003F2AAD"/>
    <w:rsid w:val="003F2CD9"/>
    <w:rsid w:val="003F2D45"/>
    <w:rsid w:val="003F2DA5"/>
    <w:rsid w:val="003F2E56"/>
    <w:rsid w:val="003F3252"/>
    <w:rsid w:val="003F348E"/>
    <w:rsid w:val="003F3784"/>
    <w:rsid w:val="003F3B35"/>
    <w:rsid w:val="003F3B88"/>
    <w:rsid w:val="003F3C05"/>
    <w:rsid w:val="003F3D6B"/>
    <w:rsid w:val="003F3D71"/>
    <w:rsid w:val="003F43E5"/>
    <w:rsid w:val="003F45F1"/>
    <w:rsid w:val="003F491F"/>
    <w:rsid w:val="003F4980"/>
    <w:rsid w:val="003F4ECF"/>
    <w:rsid w:val="003F52FE"/>
    <w:rsid w:val="003F5320"/>
    <w:rsid w:val="003F54D2"/>
    <w:rsid w:val="003F5698"/>
    <w:rsid w:val="003F5702"/>
    <w:rsid w:val="003F57A2"/>
    <w:rsid w:val="003F5ADC"/>
    <w:rsid w:val="003F5C60"/>
    <w:rsid w:val="003F5E5D"/>
    <w:rsid w:val="003F5ED7"/>
    <w:rsid w:val="003F626A"/>
    <w:rsid w:val="003F6644"/>
    <w:rsid w:val="003F66FC"/>
    <w:rsid w:val="003F673C"/>
    <w:rsid w:val="003F693E"/>
    <w:rsid w:val="003F6C3D"/>
    <w:rsid w:val="003F6E48"/>
    <w:rsid w:val="003F6F50"/>
    <w:rsid w:val="003F7204"/>
    <w:rsid w:val="003F7481"/>
    <w:rsid w:val="003F7613"/>
    <w:rsid w:val="003F763E"/>
    <w:rsid w:val="003F7668"/>
    <w:rsid w:val="003F7C9F"/>
    <w:rsid w:val="003F7CC1"/>
    <w:rsid w:val="003F7E15"/>
    <w:rsid w:val="003F7E7E"/>
    <w:rsid w:val="00400312"/>
    <w:rsid w:val="004003A2"/>
    <w:rsid w:val="00400646"/>
    <w:rsid w:val="00400688"/>
    <w:rsid w:val="00400B64"/>
    <w:rsid w:val="00400BE2"/>
    <w:rsid w:val="00400DFC"/>
    <w:rsid w:val="004011A5"/>
    <w:rsid w:val="00401426"/>
    <w:rsid w:val="00401442"/>
    <w:rsid w:val="004019AE"/>
    <w:rsid w:val="00401C8B"/>
    <w:rsid w:val="00402155"/>
    <w:rsid w:val="00402187"/>
    <w:rsid w:val="0040229E"/>
    <w:rsid w:val="0040234E"/>
    <w:rsid w:val="0040243F"/>
    <w:rsid w:val="00402BB1"/>
    <w:rsid w:val="00402C18"/>
    <w:rsid w:val="004032AC"/>
    <w:rsid w:val="0040343B"/>
    <w:rsid w:val="004039CC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D99"/>
    <w:rsid w:val="00404EBA"/>
    <w:rsid w:val="00404FA6"/>
    <w:rsid w:val="0040519D"/>
    <w:rsid w:val="00405251"/>
    <w:rsid w:val="00405396"/>
    <w:rsid w:val="004057BE"/>
    <w:rsid w:val="00405A7D"/>
    <w:rsid w:val="00405ADD"/>
    <w:rsid w:val="00405B6F"/>
    <w:rsid w:val="00405BFA"/>
    <w:rsid w:val="00405C1F"/>
    <w:rsid w:val="00405DE1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1BE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48C"/>
    <w:rsid w:val="004144AF"/>
    <w:rsid w:val="0041470F"/>
    <w:rsid w:val="00414717"/>
    <w:rsid w:val="00414B40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17BB7"/>
    <w:rsid w:val="00420506"/>
    <w:rsid w:val="0042056A"/>
    <w:rsid w:val="00420702"/>
    <w:rsid w:val="0042078F"/>
    <w:rsid w:val="00420863"/>
    <w:rsid w:val="00420B36"/>
    <w:rsid w:val="0042110B"/>
    <w:rsid w:val="00421414"/>
    <w:rsid w:val="00421761"/>
    <w:rsid w:val="0042177B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C32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4E02"/>
    <w:rsid w:val="0042502D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AC9"/>
    <w:rsid w:val="00426E5C"/>
    <w:rsid w:val="00426EF4"/>
    <w:rsid w:val="00426F4A"/>
    <w:rsid w:val="0042751E"/>
    <w:rsid w:val="0042786E"/>
    <w:rsid w:val="00427F4C"/>
    <w:rsid w:val="0043004F"/>
    <w:rsid w:val="00430098"/>
    <w:rsid w:val="004301BF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A6"/>
    <w:rsid w:val="004336FF"/>
    <w:rsid w:val="00433ADE"/>
    <w:rsid w:val="00433B2D"/>
    <w:rsid w:val="00433BF1"/>
    <w:rsid w:val="00433C27"/>
    <w:rsid w:val="00433D53"/>
    <w:rsid w:val="00433DAF"/>
    <w:rsid w:val="00433E77"/>
    <w:rsid w:val="00433F5E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39F"/>
    <w:rsid w:val="00435452"/>
    <w:rsid w:val="00435518"/>
    <w:rsid w:val="004355B3"/>
    <w:rsid w:val="00435632"/>
    <w:rsid w:val="004356C4"/>
    <w:rsid w:val="00435993"/>
    <w:rsid w:val="00435996"/>
    <w:rsid w:val="00435B7F"/>
    <w:rsid w:val="00435D1C"/>
    <w:rsid w:val="00435DED"/>
    <w:rsid w:val="00435E5E"/>
    <w:rsid w:val="00435F15"/>
    <w:rsid w:val="00436067"/>
    <w:rsid w:val="00436263"/>
    <w:rsid w:val="00436468"/>
    <w:rsid w:val="004364D7"/>
    <w:rsid w:val="00436528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DD"/>
    <w:rsid w:val="0044125C"/>
    <w:rsid w:val="00441636"/>
    <w:rsid w:val="00441AA1"/>
    <w:rsid w:val="00441B66"/>
    <w:rsid w:val="00441C17"/>
    <w:rsid w:val="00441F42"/>
    <w:rsid w:val="0044209C"/>
    <w:rsid w:val="0044215B"/>
    <w:rsid w:val="004421D0"/>
    <w:rsid w:val="004426FA"/>
    <w:rsid w:val="00442715"/>
    <w:rsid w:val="004428C1"/>
    <w:rsid w:val="00442970"/>
    <w:rsid w:val="00442B12"/>
    <w:rsid w:val="00442B1A"/>
    <w:rsid w:val="00442EAE"/>
    <w:rsid w:val="00442FC2"/>
    <w:rsid w:val="00443734"/>
    <w:rsid w:val="0044377B"/>
    <w:rsid w:val="0044397D"/>
    <w:rsid w:val="004439DF"/>
    <w:rsid w:val="00443A6F"/>
    <w:rsid w:val="00443FB8"/>
    <w:rsid w:val="00443FD4"/>
    <w:rsid w:val="00443FDE"/>
    <w:rsid w:val="004443EE"/>
    <w:rsid w:val="00444479"/>
    <w:rsid w:val="004445A4"/>
    <w:rsid w:val="0044469E"/>
    <w:rsid w:val="00444C1A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5ED9"/>
    <w:rsid w:val="00445FD2"/>
    <w:rsid w:val="0044602B"/>
    <w:rsid w:val="0044606C"/>
    <w:rsid w:val="00446114"/>
    <w:rsid w:val="004464CE"/>
    <w:rsid w:val="00446644"/>
    <w:rsid w:val="00446717"/>
    <w:rsid w:val="0044682B"/>
    <w:rsid w:val="0044694A"/>
    <w:rsid w:val="00446E11"/>
    <w:rsid w:val="00446F2A"/>
    <w:rsid w:val="00446F51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50D"/>
    <w:rsid w:val="00451C0D"/>
    <w:rsid w:val="00451F3F"/>
    <w:rsid w:val="0045201D"/>
    <w:rsid w:val="00452094"/>
    <w:rsid w:val="00452436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57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181"/>
    <w:rsid w:val="004561C7"/>
    <w:rsid w:val="00456226"/>
    <w:rsid w:val="004567EE"/>
    <w:rsid w:val="00456AB6"/>
    <w:rsid w:val="00456ADA"/>
    <w:rsid w:val="00456CA8"/>
    <w:rsid w:val="0045723A"/>
    <w:rsid w:val="004573C8"/>
    <w:rsid w:val="00457444"/>
    <w:rsid w:val="004574D5"/>
    <w:rsid w:val="00457862"/>
    <w:rsid w:val="00457A71"/>
    <w:rsid w:val="00457AB8"/>
    <w:rsid w:val="00457C23"/>
    <w:rsid w:val="00457C71"/>
    <w:rsid w:val="00457EE2"/>
    <w:rsid w:val="0046022C"/>
    <w:rsid w:val="00460666"/>
    <w:rsid w:val="00460952"/>
    <w:rsid w:val="00460A8D"/>
    <w:rsid w:val="00460C57"/>
    <w:rsid w:val="00460D55"/>
    <w:rsid w:val="00460DCF"/>
    <w:rsid w:val="00460DEA"/>
    <w:rsid w:val="00460F03"/>
    <w:rsid w:val="00460F19"/>
    <w:rsid w:val="0046100F"/>
    <w:rsid w:val="004610EA"/>
    <w:rsid w:val="00461BEC"/>
    <w:rsid w:val="00461D3E"/>
    <w:rsid w:val="00461E85"/>
    <w:rsid w:val="00461F49"/>
    <w:rsid w:val="004622EA"/>
    <w:rsid w:val="00462458"/>
    <w:rsid w:val="00462ADE"/>
    <w:rsid w:val="00462C83"/>
    <w:rsid w:val="00462CC3"/>
    <w:rsid w:val="00462F48"/>
    <w:rsid w:val="0046324E"/>
    <w:rsid w:val="0046336F"/>
    <w:rsid w:val="004633F0"/>
    <w:rsid w:val="0046363B"/>
    <w:rsid w:val="004636BA"/>
    <w:rsid w:val="004636BF"/>
    <w:rsid w:val="00463826"/>
    <w:rsid w:val="00463ABC"/>
    <w:rsid w:val="00463B2B"/>
    <w:rsid w:val="00463DD0"/>
    <w:rsid w:val="00463F1E"/>
    <w:rsid w:val="0046459A"/>
    <w:rsid w:val="00464969"/>
    <w:rsid w:val="00464A7D"/>
    <w:rsid w:val="00464DE0"/>
    <w:rsid w:val="00465063"/>
    <w:rsid w:val="00465074"/>
    <w:rsid w:val="00465144"/>
    <w:rsid w:val="004653A9"/>
    <w:rsid w:val="004653B9"/>
    <w:rsid w:val="004653E7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CE9"/>
    <w:rsid w:val="00466DA4"/>
    <w:rsid w:val="00466F7F"/>
    <w:rsid w:val="0046706F"/>
    <w:rsid w:val="004672D9"/>
    <w:rsid w:val="004673C9"/>
    <w:rsid w:val="0046744C"/>
    <w:rsid w:val="00467506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0ED"/>
    <w:rsid w:val="0047222C"/>
    <w:rsid w:val="004722D3"/>
    <w:rsid w:val="004724C7"/>
    <w:rsid w:val="004726A4"/>
    <w:rsid w:val="00472818"/>
    <w:rsid w:val="004729B1"/>
    <w:rsid w:val="004729EB"/>
    <w:rsid w:val="00473066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47F"/>
    <w:rsid w:val="004759B8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C13"/>
    <w:rsid w:val="00476D9C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1DC"/>
    <w:rsid w:val="004803BB"/>
    <w:rsid w:val="00480423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2D3"/>
    <w:rsid w:val="004824A7"/>
    <w:rsid w:val="004824C4"/>
    <w:rsid w:val="0048250C"/>
    <w:rsid w:val="00482593"/>
    <w:rsid w:val="004826D9"/>
    <w:rsid w:val="004827C1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1F9"/>
    <w:rsid w:val="0048325B"/>
    <w:rsid w:val="004834E4"/>
    <w:rsid w:val="004837A2"/>
    <w:rsid w:val="004837F1"/>
    <w:rsid w:val="0048385F"/>
    <w:rsid w:val="004838F6"/>
    <w:rsid w:val="00483B35"/>
    <w:rsid w:val="00483CF6"/>
    <w:rsid w:val="00483D23"/>
    <w:rsid w:val="004841D6"/>
    <w:rsid w:val="0048421C"/>
    <w:rsid w:val="00484596"/>
    <w:rsid w:val="00484690"/>
    <w:rsid w:val="004846BA"/>
    <w:rsid w:val="00484768"/>
    <w:rsid w:val="0048493E"/>
    <w:rsid w:val="00484C7D"/>
    <w:rsid w:val="00484D15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BC2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E2F"/>
    <w:rsid w:val="00487F58"/>
    <w:rsid w:val="004901BD"/>
    <w:rsid w:val="004907E1"/>
    <w:rsid w:val="00490AFE"/>
    <w:rsid w:val="00490C76"/>
    <w:rsid w:val="00490D5B"/>
    <w:rsid w:val="00490E9A"/>
    <w:rsid w:val="00490EF6"/>
    <w:rsid w:val="00491197"/>
    <w:rsid w:val="004911B9"/>
    <w:rsid w:val="0049139C"/>
    <w:rsid w:val="00491A6E"/>
    <w:rsid w:val="00491D6A"/>
    <w:rsid w:val="00491ECB"/>
    <w:rsid w:val="00491EDD"/>
    <w:rsid w:val="00491F31"/>
    <w:rsid w:val="00492325"/>
    <w:rsid w:val="00492425"/>
    <w:rsid w:val="0049242E"/>
    <w:rsid w:val="0049263D"/>
    <w:rsid w:val="004928E2"/>
    <w:rsid w:val="00492B97"/>
    <w:rsid w:val="004931C8"/>
    <w:rsid w:val="004933DF"/>
    <w:rsid w:val="00493A4E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B83"/>
    <w:rsid w:val="00496C8A"/>
    <w:rsid w:val="00496D08"/>
    <w:rsid w:val="00496D59"/>
    <w:rsid w:val="00496D6A"/>
    <w:rsid w:val="00496EB4"/>
    <w:rsid w:val="00496F76"/>
    <w:rsid w:val="00496F9B"/>
    <w:rsid w:val="00497009"/>
    <w:rsid w:val="004973A1"/>
    <w:rsid w:val="004976A7"/>
    <w:rsid w:val="00497B5F"/>
    <w:rsid w:val="00497C07"/>
    <w:rsid w:val="00497E72"/>
    <w:rsid w:val="004A005F"/>
    <w:rsid w:val="004A029A"/>
    <w:rsid w:val="004A031A"/>
    <w:rsid w:val="004A0372"/>
    <w:rsid w:val="004A038E"/>
    <w:rsid w:val="004A03BD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860"/>
    <w:rsid w:val="004A2E64"/>
    <w:rsid w:val="004A30DF"/>
    <w:rsid w:val="004A3151"/>
    <w:rsid w:val="004A3245"/>
    <w:rsid w:val="004A331F"/>
    <w:rsid w:val="004A3367"/>
    <w:rsid w:val="004A33A5"/>
    <w:rsid w:val="004A36DF"/>
    <w:rsid w:val="004A3B52"/>
    <w:rsid w:val="004A3E29"/>
    <w:rsid w:val="004A4102"/>
    <w:rsid w:val="004A4207"/>
    <w:rsid w:val="004A454B"/>
    <w:rsid w:val="004A4704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539"/>
    <w:rsid w:val="004A7B1E"/>
    <w:rsid w:val="004A7C67"/>
    <w:rsid w:val="004A7C74"/>
    <w:rsid w:val="004B01DE"/>
    <w:rsid w:val="004B0836"/>
    <w:rsid w:val="004B088E"/>
    <w:rsid w:val="004B0A37"/>
    <w:rsid w:val="004B0B7F"/>
    <w:rsid w:val="004B0C21"/>
    <w:rsid w:val="004B0C67"/>
    <w:rsid w:val="004B113F"/>
    <w:rsid w:val="004B1686"/>
    <w:rsid w:val="004B17B0"/>
    <w:rsid w:val="004B1829"/>
    <w:rsid w:val="004B1CA9"/>
    <w:rsid w:val="004B1F23"/>
    <w:rsid w:val="004B1F86"/>
    <w:rsid w:val="004B23C3"/>
    <w:rsid w:val="004B25B1"/>
    <w:rsid w:val="004B2758"/>
    <w:rsid w:val="004B2DBA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0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66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71"/>
    <w:rsid w:val="004B69BE"/>
    <w:rsid w:val="004B6B2A"/>
    <w:rsid w:val="004B6B4D"/>
    <w:rsid w:val="004B6CC8"/>
    <w:rsid w:val="004B6D68"/>
    <w:rsid w:val="004B7109"/>
    <w:rsid w:val="004B75B7"/>
    <w:rsid w:val="004B7675"/>
    <w:rsid w:val="004B7689"/>
    <w:rsid w:val="004B779B"/>
    <w:rsid w:val="004B7F4C"/>
    <w:rsid w:val="004C0000"/>
    <w:rsid w:val="004C0338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076"/>
    <w:rsid w:val="004C226E"/>
    <w:rsid w:val="004C2286"/>
    <w:rsid w:val="004C25BC"/>
    <w:rsid w:val="004C25D3"/>
    <w:rsid w:val="004C27F8"/>
    <w:rsid w:val="004C2A4F"/>
    <w:rsid w:val="004C2C08"/>
    <w:rsid w:val="004C2C2E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43B"/>
    <w:rsid w:val="004C688A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44C"/>
    <w:rsid w:val="004C749F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EDA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3D3"/>
    <w:rsid w:val="004D44B6"/>
    <w:rsid w:val="004D44F3"/>
    <w:rsid w:val="004D45B8"/>
    <w:rsid w:val="004D4691"/>
    <w:rsid w:val="004D48DE"/>
    <w:rsid w:val="004D4A9E"/>
    <w:rsid w:val="004D4BBD"/>
    <w:rsid w:val="004D4BFB"/>
    <w:rsid w:val="004D4C53"/>
    <w:rsid w:val="004D4ECC"/>
    <w:rsid w:val="004D4F0D"/>
    <w:rsid w:val="004D5664"/>
    <w:rsid w:val="004D587F"/>
    <w:rsid w:val="004D5D29"/>
    <w:rsid w:val="004D5F99"/>
    <w:rsid w:val="004D6124"/>
    <w:rsid w:val="004D62F6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D7FC4"/>
    <w:rsid w:val="004D7FEC"/>
    <w:rsid w:val="004E066B"/>
    <w:rsid w:val="004E0685"/>
    <w:rsid w:val="004E0842"/>
    <w:rsid w:val="004E0A29"/>
    <w:rsid w:val="004E0A99"/>
    <w:rsid w:val="004E0B50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0B6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4E6A"/>
    <w:rsid w:val="004E514B"/>
    <w:rsid w:val="004E5566"/>
    <w:rsid w:val="004E5599"/>
    <w:rsid w:val="004E5888"/>
    <w:rsid w:val="004E58F4"/>
    <w:rsid w:val="004E5AFE"/>
    <w:rsid w:val="004E5C5E"/>
    <w:rsid w:val="004E5CB3"/>
    <w:rsid w:val="004E5D54"/>
    <w:rsid w:val="004E5F15"/>
    <w:rsid w:val="004E5FA6"/>
    <w:rsid w:val="004E6080"/>
    <w:rsid w:val="004E619E"/>
    <w:rsid w:val="004E6463"/>
    <w:rsid w:val="004E663A"/>
    <w:rsid w:val="004E6729"/>
    <w:rsid w:val="004E6B21"/>
    <w:rsid w:val="004E6D20"/>
    <w:rsid w:val="004E6E41"/>
    <w:rsid w:val="004E7064"/>
    <w:rsid w:val="004E78C8"/>
    <w:rsid w:val="004E7A03"/>
    <w:rsid w:val="004E7B91"/>
    <w:rsid w:val="004E7C77"/>
    <w:rsid w:val="004F07EC"/>
    <w:rsid w:val="004F0B90"/>
    <w:rsid w:val="004F0BE9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8FD"/>
    <w:rsid w:val="004F2C38"/>
    <w:rsid w:val="004F2FDF"/>
    <w:rsid w:val="004F37F0"/>
    <w:rsid w:val="004F3AD9"/>
    <w:rsid w:val="004F3C14"/>
    <w:rsid w:val="004F3C66"/>
    <w:rsid w:val="004F3ECF"/>
    <w:rsid w:val="004F4041"/>
    <w:rsid w:val="004F40FA"/>
    <w:rsid w:val="004F419D"/>
    <w:rsid w:val="004F4207"/>
    <w:rsid w:val="004F43FE"/>
    <w:rsid w:val="004F4607"/>
    <w:rsid w:val="004F4823"/>
    <w:rsid w:val="004F4B02"/>
    <w:rsid w:val="004F4D69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3C9"/>
    <w:rsid w:val="004F74BE"/>
    <w:rsid w:val="004F74E3"/>
    <w:rsid w:val="004F74FC"/>
    <w:rsid w:val="004F78F2"/>
    <w:rsid w:val="004F7AAB"/>
    <w:rsid w:val="004F7B09"/>
    <w:rsid w:val="004F7B85"/>
    <w:rsid w:val="004F7C7D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6D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39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A4C"/>
    <w:rsid w:val="00506B70"/>
    <w:rsid w:val="00506C26"/>
    <w:rsid w:val="00506CAE"/>
    <w:rsid w:val="00506E83"/>
    <w:rsid w:val="0050700C"/>
    <w:rsid w:val="005071AF"/>
    <w:rsid w:val="005073FD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981"/>
    <w:rsid w:val="00511BF1"/>
    <w:rsid w:val="00511C2E"/>
    <w:rsid w:val="005120AB"/>
    <w:rsid w:val="0051237D"/>
    <w:rsid w:val="005124C0"/>
    <w:rsid w:val="005124F4"/>
    <w:rsid w:val="0051265A"/>
    <w:rsid w:val="005127DE"/>
    <w:rsid w:val="005128DD"/>
    <w:rsid w:val="005129BB"/>
    <w:rsid w:val="00512ABF"/>
    <w:rsid w:val="00512B80"/>
    <w:rsid w:val="00512B9F"/>
    <w:rsid w:val="00512D5D"/>
    <w:rsid w:val="00513169"/>
    <w:rsid w:val="005131B0"/>
    <w:rsid w:val="00513B3A"/>
    <w:rsid w:val="00513DAE"/>
    <w:rsid w:val="005140C2"/>
    <w:rsid w:val="00514344"/>
    <w:rsid w:val="005144F7"/>
    <w:rsid w:val="00514642"/>
    <w:rsid w:val="005146DA"/>
    <w:rsid w:val="00514866"/>
    <w:rsid w:val="00514BBB"/>
    <w:rsid w:val="005150FE"/>
    <w:rsid w:val="005151D3"/>
    <w:rsid w:val="00515AB2"/>
    <w:rsid w:val="00515CB5"/>
    <w:rsid w:val="00515D3A"/>
    <w:rsid w:val="00515D82"/>
    <w:rsid w:val="00515E37"/>
    <w:rsid w:val="00515FF1"/>
    <w:rsid w:val="0051612C"/>
    <w:rsid w:val="0051664B"/>
    <w:rsid w:val="005167DB"/>
    <w:rsid w:val="005167E8"/>
    <w:rsid w:val="00516B26"/>
    <w:rsid w:val="00516CC1"/>
    <w:rsid w:val="00516DAF"/>
    <w:rsid w:val="0051735D"/>
    <w:rsid w:val="00517683"/>
    <w:rsid w:val="00517803"/>
    <w:rsid w:val="005179EC"/>
    <w:rsid w:val="00517A6F"/>
    <w:rsid w:val="00517AAA"/>
    <w:rsid w:val="00517AE9"/>
    <w:rsid w:val="00517E69"/>
    <w:rsid w:val="0052076B"/>
    <w:rsid w:val="005207C6"/>
    <w:rsid w:val="005208B6"/>
    <w:rsid w:val="00520A7E"/>
    <w:rsid w:val="00520E50"/>
    <w:rsid w:val="00520E56"/>
    <w:rsid w:val="00520E7A"/>
    <w:rsid w:val="00520FEC"/>
    <w:rsid w:val="005210FE"/>
    <w:rsid w:val="00521270"/>
    <w:rsid w:val="00521335"/>
    <w:rsid w:val="005217AE"/>
    <w:rsid w:val="00521837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4F2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92"/>
    <w:rsid w:val="005246D7"/>
    <w:rsid w:val="00524928"/>
    <w:rsid w:val="00524A43"/>
    <w:rsid w:val="00524D75"/>
    <w:rsid w:val="00524F17"/>
    <w:rsid w:val="005250C1"/>
    <w:rsid w:val="005250FE"/>
    <w:rsid w:val="0052515F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056"/>
    <w:rsid w:val="00531295"/>
    <w:rsid w:val="005314C5"/>
    <w:rsid w:val="005318BE"/>
    <w:rsid w:val="00531B5A"/>
    <w:rsid w:val="005322D1"/>
    <w:rsid w:val="005324CE"/>
    <w:rsid w:val="0053251E"/>
    <w:rsid w:val="005327B6"/>
    <w:rsid w:val="005327FA"/>
    <w:rsid w:val="00532855"/>
    <w:rsid w:val="00532DF6"/>
    <w:rsid w:val="00532FC9"/>
    <w:rsid w:val="00532FE9"/>
    <w:rsid w:val="00532FF5"/>
    <w:rsid w:val="005331CE"/>
    <w:rsid w:val="005333BE"/>
    <w:rsid w:val="0053346F"/>
    <w:rsid w:val="005334D0"/>
    <w:rsid w:val="005336C9"/>
    <w:rsid w:val="005337CF"/>
    <w:rsid w:val="00533877"/>
    <w:rsid w:val="0053421B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19"/>
    <w:rsid w:val="00536162"/>
    <w:rsid w:val="0053650A"/>
    <w:rsid w:val="00536833"/>
    <w:rsid w:val="00536886"/>
    <w:rsid w:val="00536B4B"/>
    <w:rsid w:val="00536D3E"/>
    <w:rsid w:val="00536E5B"/>
    <w:rsid w:val="00536ED8"/>
    <w:rsid w:val="00536FE1"/>
    <w:rsid w:val="005377FB"/>
    <w:rsid w:val="00537AB6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CB8"/>
    <w:rsid w:val="00540E18"/>
    <w:rsid w:val="00541004"/>
    <w:rsid w:val="005410FF"/>
    <w:rsid w:val="005416C1"/>
    <w:rsid w:val="005417E6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AF7"/>
    <w:rsid w:val="00542BD7"/>
    <w:rsid w:val="00542FA9"/>
    <w:rsid w:val="00543144"/>
    <w:rsid w:val="0054320A"/>
    <w:rsid w:val="0054356B"/>
    <w:rsid w:val="005436C2"/>
    <w:rsid w:val="005438EB"/>
    <w:rsid w:val="00543B8C"/>
    <w:rsid w:val="00543F9B"/>
    <w:rsid w:val="00544264"/>
    <w:rsid w:val="005442EE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5E61"/>
    <w:rsid w:val="00546298"/>
    <w:rsid w:val="00546330"/>
    <w:rsid w:val="00546510"/>
    <w:rsid w:val="0054660D"/>
    <w:rsid w:val="005466AD"/>
    <w:rsid w:val="005468B7"/>
    <w:rsid w:val="00546B00"/>
    <w:rsid w:val="00546BC4"/>
    <w:rsid w:val="005470A2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28"/>
    <w:rsid w:val="005539C5"/>
    <w:rsid w:val="00553A31"/>
    <w:rsid w:val="00553AE1"/>
    <w:rsid w:val="00553BBD"/>
    <w:rsid w:val="00553DB5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1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294"/>
    <w:rsid w:val="0055637B"/>
    <w:rsid w:val="00556420"/>
    <w:rsid w:val="00556750"/>
    <w:rsid w:val="00556ADB"/>
    <w:rsid w:val="00556B23"/>
    <w:rsid w:val="00556C34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0F4"/>
    <w:rsid w:val="0056419B"/>
    <w:rsid w:val="0056450D"/>
    <w:rsid w:val="00564818"/>
    <w:rsid w:val="0056484C"/>
    <w:rsid w:val="00564BF2"/>
    <w:rsid w:val="00564CCF"/>
    <w:rsid w:val="0056513B"/>
    <w:rsid w:val="005653EF"/>
    <w:rsid w:val="0056545A"/>
    <w:rsid w:val="0056569E"/>
    <w:rsid w:val="00565866"/>
    <w:rsid w:val="00565DE4"/>
    <w:rsid w:val="00565E81"/>
    <w:rsid w:val="00566058"/>
    <w:rsid w:val="0056640D"/>
    <w:rsid w:val="0056665D"/>
    <w:rsid w:val="0056670D"/>
    <w:rsid w:val="00566C7F"/>
    <w:rsid w:val="00566CD3"/>
    <w:rsid w:val="005671F5"/>
    <w:rsid w:val="005672A7"/>
    <w:rsid w:val="00567719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0E"/>
    <w:rsid w:val="0057116A"/>
    <w:rsid w:val="00571613"/>
    <w:rsid w:val="005716C1"/>
    <w:rsid w:val="005719CC"/>
    <w:rsid w:val="00571A0A"/>
    <w:rsid w:val="00571F60"/>
    <w:rsid w:val="005720EA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35"/>
    <w:rsid w:val="00574B90"/>
    <w:rsid w:val="00574C5C"/>
    <w:rsid w:val="005753D5"/>
    <w:rsid w:val="005754BC"/>
    <w:rsid w:val="00575565"/>
    <w:rsid w:val="00575C2E"/>
    <w:rsid w:val="00575ED0"/>
    <w:rsid w:val="005762E7"/>
    <w:rsid w:val="00576393"/>
    <w:rsid w:val="00576A03"/>
    <w:rsid w:val="00576E0A"/>
    <w:rsid w:val="00577683"/>
    <w:rsid w:val="0057770C"/>
    <w:rsid w:val="005777D8"/>
    <w:rsid w:val="0057780B"/>
    <w:rsid w:val="0057789D"/>
    <w:rsid w:val="00577A04"/>
    <w:rsid w:val="00577BF1"/>
    <w:rsid w:val="00577BF2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4E6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6E8"/>
    <w:rsid w:val="005827A2"/>
    <w:rsid w:val="00582929"/>
    <w:rsid w:val="005829E3"/>
    <w:rsid w:val="00582E84"/>
    <w:rsid w:val="00582F7C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95A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681"/>
    <w:rsid w:val="005858CA"/>
    <w:rsid w:val="00585B13"/>
    <w:rsid w:val="00585B2D"/>
    <w:rsid w:val="00585C82"/>
    <w:rsid w:val="00585DFB"/>
    <w:rsid w:val="00585EE9"/>
    <w:rsid w:val="0058600D"/>
    <w:rsid w:val="00586058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5E7"/>
    <w:rsid w:val="005906B0"/>
    <w:rsid w:val="0059076D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61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86F"/>
    <w:rsid w:val="00595D5F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6ABE"/>
    <w:rsid w:val="00596D11"/>
    <w:rsid w:val="00597162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4D"/>
    <w:rsid w:val="005A00CB"/>
    <w:rsid w:val="005A045E"/>
    <w:rsid w:val="005A05C7"/>
    <w:rsid w:val="005A05FA"/>
    <w:rsid w:val="005A0618"/>
    <w:rsid w:val="005A085B"/>
    <w:rsid w:val="005A0A5D"/>
    <w:rsid w:val="005A0B44"/>
    <w:rsid w:val="005A0D1D"/>
    <w:rsid w:val="005A10DF"/>
    <w:rsid w:val="005A10F6"/>
    <w:rsid w:val="005A129A"/>
    <w:rsid w:val="005A13CB"/>
    <w:rsid w:val="005A147A"/>
    <w:rsid w:val="005A153F"/>
    <w:rsid w:val="005A15FD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B38"/>
    <w:rsid w:val="005A3C41"/>
    <w:rsid w:val="005A3EA0"/>
    <w:rsid w:val="005A40E9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37"/>
    <w:rsid w:val="005A58BB"/>
    <w:rsid w:val="005A5A4C"/>
    <w:rsid w:val="005A5CD5"/>
    <w:rsid w:val="005A5CE2"/>
    <w:rsid w:val="005A5F9B"/>
    <w:rsid w:val="005A612D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0EF6"/>
    <w:rsid w:val="005B192E"/>
    <w:rsid w:val="005B20B3"/>
    <w:rsid w:val="005B21B5"/>
    <w:rsid w:val="005B2775"/>
    <w:rsid w:val="005B2A37"/>
    <w:rsid w:val="005B2CD1"/>
    <w:rsid w:val="005B2DCE"/>
    <w:rsid w:val="005B32B4"/>
    <w:rsid w:val="005B3367"/>
    <w:rsid w:val="005B354A"/>
    <w:rsid w:val="005B354D"/>
    <w:rsid w:val="005B379F"/>
    <w:rsid w:val="005B3889"/>
    <w:rsid w:val="005B4117"/>
    <w:rsid w:val="005B417D"/>
    <w:rsid w:val="005B4232"/>
    <w:rsid w:val="005B4270"/>
    <w:rsid w:val="005B43D2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335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B19"/>
    <w:rsid w:val="005C1CAE"/>
    <w:rsid w:val="005C1E31"/>
    <w:rsid w:val="005C21D0"/>
    <w:rsid w:val="005C2867"/>
    <w:rsid w:val="005C29C3"/>
    <w:rsid w:val="005C2AE7"/>
    <w:rsid w:val="005C2BB3"/>
    <w:rsid w:val="005C2DFD"/>
    <w:rsid w:val="005C3084"/>
    <w:rsid w:val="005C30D3"/>
    <w:rsid w:val="005C35D7"/>
    <w:rsid w:val="005C3A7D"/>
    <w:rsid w:val="005C3C57"/>
    <w:rsid w:val="005C3D9D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386"/>
    <w:rsid w:val="005D0466"/>
    <w:rsid w:val="005D04FD"/>
    <w:rsid w:val="005D0C2B"/>
    <w:rsid w:val="005D0FD0"/>
    <w:rsid w:val="005D10AD"/>
    <w:rsid w:val="005D1853"/>
    <w:rsid w:val="005D1A0F"/>
    <w:rsid w:val="005D1D68"/>
    <w:rsid w:val="005D1DF9"/>
    <w:rsid w:val="005D20C1"/>
    <w:rsid w:val="005D219D"/>
    <w:rsid w:val="005D21BE"/>
    <w:rsid w:val="005D22A7"/>
    <w:rsid w:val="005D248F"/>
    <w:rsid w:val="005D2609"/>
    <w:rsid w:val="005D2925"/>
    <w:rsid w:val="005D296A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7C"/>
    <w:rsid w:val="005D3E9F"/>
    <w:rsid w:val="005D3FE8"/>
    <w:rsid w:val="005D4047"/>
    <w:rsid w:val="005D4398"/>
    <w:rsid w:val="005D4526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6A6"/>
    <w:rsid w:val="005D7740"/>
    <w:rsid w:val="005D789D"/>
    <w:rsid w:val="005D7959"/>
    <w:rsid w:val="005D79B7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723"/>
    <w:rsid w:val="005E0B1E"/>
    <w:rsid w:val="005E0D0D"/>
    <w:rsid w:val="005E0F82"/>
    <w:rsid w:val="005E0F87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077"/>
    <w:rsid w:val="005E46A7"/>
    <w:rsid w:val="005E46C2"/>
    <w:rsid w:val="005E49F2"/>
    <w:rsid w:val="005E4B96"/>
    <w:rsid w:val="005E4C17"/>
    <w:rsid w:val="005E4DD4"/>
    <w:rsid w:val="005E4DFA"/>
    <w:rsid w:val="005E4F0B"/>
    <w:rsid w:val="005E50AD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1CF"/>
    <w:rsid w:val="005E6427"/>
    <w:rsid w:val="005E684F"/>
    <w:rsid w:val="005E68B1"/>
    <w:rsid w:val="005E6A46"/>
    <w:rsid w:val="005E6BCB"/>
    <w:rsid w:val="005E6C9F"/>
    <w:rsid w:val="005E702D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6D3"/>
    <w:rsid w:val="005F0985"/>
    <w:rsid w:val="005F0AFE"/>
    <w:rsid w:val="005F0D56"/>
    <w:rsid w:val="005F0E17"/>
    <w:rsid w:val="005F0F5C"/>
    <w:rsid w:val="005F10D6"/>
    <w:rsid w:val="005F10E3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2EDA"/>
    <w:rsid w:val="005F30B5"/>
    <w:rsid w:val="005F3326"/>
    <w:rsid w:val="005F3351"/>
    <w:rsid w:val="005F3440"/>
    <w:rsid w:val="005F351E"/>
    <w:rsid w:val="005F35D9"/>
    <w:rsid w:val="005F3CB3"/>
    <w:rsid w:val="005F3F67"/>
    <w:rsid w:val="005F3F7D"/>
    <w:rsid w:val="005F4045"/>
    <w:rsid w:val="005F4549"/>
    <w:rsid w:val="005F4583"/>
    <w:rsid w:val="005F46D1"/>
    <w:rsid w:val="005F4804"/>
    <w:rsid w:val="005F4933"/>
    <w:rsid w:val="005F4959"/>
    <w:rsid w:val="005F4D72"/>
    <w:rsid w:val="005F50CA"/>
    <w:rsid w:val="005F5101"/>
    <w:rsid w:val="005F5221"/>
    <w:rsid w:val="005F53A2"/>
    <w:rsid w:val="005F56E0"/>
    <w:rsid w:val="005F5A1D"/>
    <w:rsid w:val="005F5A85"/>
    <w:rsid w:val="005F5DBD"/>
    <w:rsid w:val="005F5E71"/>
    <w:rsid w:val="005F620A"/>
    <w:rsid w:val="005F6416"/>
    <w:rsid w:val="005F655A"/>
    <w:rsid w:val="005F656E"/>
    <w:rsid w:val="005F70FB"/>
    <w:rsid w:val="005F7234"/>
    <w:rsid w:val="005F73A1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2AC"/>
    <w:rsid w:val="006003EA"/>
    <w:rsid w:val="0060086F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A5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3DBD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07901"/>
    <w:rsid w:val="006102C5"/>
    <w:rsid w:val="0061043C"/>
    <w:rsid w:val="00610473"/>
    <w:rsid w:val="006104A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2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88"/>
    <w:rsid w:val="006173AF"/>
    <w:rsid w:val="006174E0"/>
    <w:rsid w:val="00617570"/>
    <w:rsid w:val="006175FB"/>
    <w:rsid w:val="006178BC"/>
    <w:rsid w:val="0062038E"/>
    <w:rsid w:val="006205C1"/>
    <w:rsid w:val="00620753"/>
    <w:rsid w:val="00620764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6BA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5EBC"/>
    <w:rsid w:val="0062606D"/>
    <w:rsid w:val="00626081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0E7"/>
    <w:rsid w:val="0062725D"/>
    <w:rsid w:val="006273BD"/>
    <w:rsid w:val="0062782E"/>
    <w:rsid w:val="00627960"/>
    <w:rsid w:val="00627A35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7D3"/>
    <w:rsid w:val="0063190E"/>
    <w:rsid w:val="00631937"/>
    <w:rsid w:val="00631C9B"/>
    <w:rsid w:val="00631F6C"/>
    <w:rsid w:val="006321DD"/>
    <w:rsid w:val="0063231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367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2A1"/>
    <w:rsid w:val="006373E9"/>
    <w:rsid w:val="00637435"/>
    <w:rsid w:val="006374E4"/>
    <w:rsid w:val="00637A86"/>
    <w:rsid w:val="00637C32"/>
    <w:rsid w:val="00637CD9"/>
    <w:rsid w:val="00637D6C"/>
    <w:rsid w:val="00637DD6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8FC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AF7"/>
    <w:rsid w:val="00642B36"/>
    <w:rsid w:val="00642CD0"/>
    <w:rsid w:val="00642EF5"/>
    <w:rsid w:val="00642F49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4FF1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0FC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2AC"/>
    <w:rsid w:val="0065455D"/>
    <w:rsid w:val="006546CC"/>
    <w:rsid w:val="00654A82"/>
    <w:rsid w:val="006551F3"/>
    <w:rsid w:val="00655252"/>
    <w:rsid w:val="0065545C"/>
    <w:rsid w:val="00655980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B6D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74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8DD"/>
    <w:rsid w:val="00672A85"/>
    <w:rsid w:val="00672E64"/>
    <w:rsid w:val="00672F0E"/>
    <w:rsid w:val="00673193"/>
    <w:rsid w:val="006731A0"/>
    <w:rsid w:val="00673582"/>
    <w:rsid w:val="006737A5"/>
    <w:rsid w:val="00673A11"/>
    <w:rsid w:val="00673FF1"/>
    <w:rsid w:val="006744D9"/>
    <w:rsid w:val="00674C85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4F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D09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562"/>
    <w:rsid w:val="00683713"/>
    <w:rsid w:val="00683AC2"/>
    <w:rsid w:val="00683AFE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4BB"/>
    <w:rsid w:val="00685537"/>
    <w:rsid w:val="00685AB6"/>
    <w:rsid w:val="00686273"/>
    <w:rsid w:val="00686460"/>
    <w:rsid w:val="0068657D"/>
    <w:rsid w:val="006866C0"/>
    <w:rsid w:val="006866EF"/>
    <w:rsid w:val="00686E5B"/>
    <w:rsid w:val="00686E9E"/>
    <w:rsid w:val="00687024"/>
    <w:rsid w:val="0068705D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8"/>
    <w:rsid w:val="00691AEC"/>
    <w:rsid w:val="00691D31"/>
    <w:rsid w:val="006923B0"/>
    <w:rsid w:val="006924C8"/>
    <w:rsid w:val="0069257A"/>
    <w:rsid w:val="006925B3"/>
    <w:rsid w:val="00692967"/>
    <w:rsid w:val="00692A4D"/>
    <w:rsid w:val="00692B53"/>
    <w:rsid w:val="00692E62"/>
    <w:rsid w:val="00693165"/>
    <w:rsid w:val="00693469"/>
    <w:rsid w:val="006935B1"/>
    <w:rsid w:val="006937D5"/>
    <w:rsid w:val="006939FD"/>
    <w:rsid w:val="00693A4B"/>
    <w:rsid w:val="00693DCF"/>
    <w:rsid w:val="00693DE0"/>
    <w:rsid w:val="00693E97"/>
    <w:rsid w:val="00693EC1"/>
    <w:rsid w:val="00693F7B"/>
    <w:rsid w:val="00694173"/>
    <w:rsid w:val="00694293"/>
    <w:rsid w:val="00694358"/>
    <w:rsid w:val="00694684"/>
    <w:rsid w:val="006947F0"/>
    <w:rsid w:val="006949C6"/>
    <w:rsid w:val="00694A11"/>
    <w:rsid w:val="00694A90"/>
    <w:rsid w:val="00694AC6"/>
    <w:rsid w:val="00694AFD"/>
    <w:rsid w:val="00694BAD"/>
    <w:rsid w:val="00694BCC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6E3E"/>
    <w:rsid w:val="006970D6"/>
    <w:rsid w:val="00697217"/>
    <w:rsid w:val="00697273"/>
    <w:rsid w:val="006972CA"/>
    <w:rsid w:val="006974E6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97DD9"/>
    <w:rsid w:val="006A0187"/>
    <w:rsid w:val="006A0382"/>
    <w:rsid w:val="006A05F6"/>
    <w:rsid w:val="006A0829"/>
    <w:rsid w:val="006A0860"/>
    <w:rsid w:val="006A0CB9"/>
    <w:rsid w:val="006A0FC3"/>
    <w:rsid w:val="006A10F5"/>
    <w:rsid w:val="006A111F"/>
    <w:rsid w:val="006A116F"/>
    <w:rsid w:val="006A12DE"/>
    <w:rsid w:val="006A1655"/>
    <w:rsid w:val="006A1679"/>
    <w:rsid w:val="006A194F"/>
    <w:rsid w:val="006A1D7C"/>
    <w:rsid w:val="006A1DC3"/>
    <w:rsid w:val="006A1FA7"/>
    <w:rsid w:val="006A207B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EDB"/>
    <w:rsid w:val="006A2F1A"/>
    <w:rsid w:val="006A33D1"/>
    <w:rsid w:val="006A3573"/>
    <w:rsid w:val="006A37B1"/>
    <w:rsid w:val="006A37EB"/>
    <w:rsid w:val="006A380E"/>
    <w:rsid w:val="006A392E"/>
    <w:rsid w:val="006A3ED6"/>
    <w:rsid w:val="006A4696"/>
    <w:rsid w:val="006A48E3"/>
    <w:rsid w:val="006A4B12"/>
    <w:rsid w:val="006A4C02"/>
    <w:rsid w:val="006A4DAA"/>
    <w:rsid w:val="006A4FF4"/>
    <w:rsid w:val="006A5235"/>
    <w:rsid w:val="006A5467"/>
    <w:rsid w:val="006A549A"/>
    <w:rsid w:val="006A571A"/>
    <w:rsid w:val="006A5D49"/>
    <w:rsid w:val="006A64C8"/>
    <w:rsid w:val="006A64F9"/>
    <w:rsid w:val="006A689B"/>
    <w:rsid w:val="006A69F8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3AB"/>
    <w:rsid w:val="006B18B3"/>
    <w:rsid w:val="006B19ED"/>
    <w:rsid w:val="006B1C59"/>
    <w:rsid w:val="006B1F77"/>
    <w:rsid w:val="006B2057"/>
    <w:rsid w:val="006B2692"/>
    <w:rsid w:val="006B292A"/>
    <w:rsid w:val="006B29C7"/>
    <w:rsid w:val="006B2AD2"/>
    <w:rsid w:val="006B2F0D"/>
    <w:rsid w:val="006B3463"/>
    <w:rsid w:val="006B3658"/>
    <w:rsid w:val="006B36D3"/>
    <w:rsid w:val="006B3A08"/>
    <w:rsid w:val="006B3CCF"/>
    <w:rsid w:val="006B3E16"/>
    <w:rsid w:val="006B411C"/>
    <w:rsid w:val="006B4331"/>
    <w:rsid w:val="006B470D"/>
    <w:rsid w:val="006B49F6"/>
    <w:rsid w:val="006B49FE"/>
    <w:rsid w:val="006B4A82"/>
    <w:rsid w:val="006B5443"/>
    <w:rsid w:val="006B54B5"/>
    <w:rsid w:val="006B560D"/>
    <w:rsid w:val="006B568C"/>
    <w:rsid w:val="006B56B5"/>
    <w:rsid w:val="006B5806"/>
    <w:rsid w:val="006B59E2"/>
    <w:rsid w:val="006B5A74"/>
    <w:rsid w:val="006B5AFA"/>
    <w:rsid w:val="006B5B15"/>
    <w:rsid w:val="006B5C12"/>
    <w:rsid w:val="006B5DD2"/>
    <w:rsid w:val="006B5E4A"/>
    <w:rsid w:val="006B5FD8"/>
    <w:rsid w:val="006B657E"/>
    <w:rsid w:val="006B65DB"/>
    <w:rsid w:val="006B6699"/>
    <w:rsid w:val="006B67CA"/>
    <w:rsid w:val="006B67E6"/>
    <w:rsid w:val="006B6B42"/>
    <w:rsid w:val="006B6DAA"/>
    <w:rsid w:val="006B6DE4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1F3"/>
    <w:rsid w:val="006C0349"/>
    <w:rsid w:val="006C054C"/>
    <w:rsid w:val="006C0666"/>
    <w:rsid w:val="006C0732"/>
    <w:rsid w:val="006C082E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314"/>
    <w:rsid w:val="006C34FF"/>
    <w:rsid w:val="006C350B"/>
    <w:rsid w:val="006C3567"/>
    <w:rsid w:val="006C3671"/>
    <w:rsid w:val="006C3870"/>
    <w:rsid w:val="006C3BAB"/>
    <w:rsid w:val="006C3BD7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3DF"/>
    <w:rsid w:val="006C58F9"/>
    <w:rsid w:val="006C5915"/>
    <w:rsid w:val="006C597F"/>
    <w:rsid w:val="006C5A1D"/>
    <w:rsid w:val="006C5B58"/>
    <w:rsid w:val="006C5B5C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074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132"/>
    <w:rsid w:val="006D3255"/>
    <w:rsid w:val="006D32FB"/>
    <w:rsid w:val="006D342F"/>
    <w:rsid w:val="006D3560"/>
    <w:rsid w:val="006D36F8"/>
    <w:rsid w:val="006D37A3"/>
    <w:rsid w:val="006D385D"/>
    <w:rsid w:val="006D3970"/>
    <w:rsid w:val="006D39E1"/>
    <w:rsid w:val="006D3CF0"/>
    <w:rsid w:val="006D3D0F"/>
    <w:rsid w:val="006D3F57"/>
    <w:rsid w:val="006D4032"/>
    <w:rsid w:val="006D427C"/>
    <w:rsid w:val="006D4469"/>
    <w:rsid w:val="006D4715"/>
    <w:rsid w:val="006D4726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63F"/>
    <w:rsid w:val="006D684C"/>
    <w:rsid w:val="006D6A8A"/>
    <w:rsid w:val="006D6DC1"/>
    <w:rsid w:val="006D6DF9"/>
    <w:rsid w:val="006D6FD8"/>
    <w:rsid w:val="006D701D"/>
    <w:rsid w:val="006D7134"/>
    <w:rsid w:val="006D739C"/>
    <w:rsid w:val="006D7740"/>
    <w:rsid w:val="006D7A37"/>
    <w:rsid w:val="006D7C71"/>
    <w:rsid w:val="006D7D98"/>
    <w:rsid w:val="006D7EAD"/>
    <w:rsid w:val="006E006D"/>
    <w:rsid w:val="006E0370"/>
    <w:rsid w:val="006E03B3"/>
    <w:rsid w:val="006E04FE"/>
    <w:rsid w:val="006E0E9E"/>
    <w:rsid w:val="006E10A4"/>
    <w:rsid w:val="006E1350"/>
    <w:rsid w:val="006E1751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DFC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7E0"/>
    <w:rsid w:val="006E380C"/>
    <w:rsid w:val="006E3D97"/>
    <w:rsid w:val="006E40DB"/>
    <w:rsid w:val="006E4196"/>
    <w:rsid w:val="006E4309"/>
    <w:rsid w:val="006E4356"/>
    <w:rsid w:val="006E46D0"/>
    <w:rsid w:val="006E4840"/>
    <w:rsid w:val="006E4978"/>
    <w:rsid w:val="006E4999"/>
    <w:rsid w:val="006E4AA7"/>
    <w:rsid w:val="006E52D0"/>
    <w:rsid w:val="006E594D"/>
    <w:rsid w:val="006E5E9C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D17"/>
    <w:rsid w:val="006E6F51"/>
    <w:rsid w:val="006E7139"/>
    <w:rsid w:val="006E737F"/>
    <w:rsid w:val="006E74F8"/>
    <w:rsid w:val="006E75A5"/>
    <w:rsid w:val="006E7757"/>
    <w:rsid w:val="006E778F"/>
    <w:rsid w:val="006E7859"/>
    <w:rsid w:val="006E78B0"/>
    <w:rsid w:val="006E79B5"/>
    <w:rsid w:val="006E7A5F"/>
    <w:rsid w:val="006E7AEC"/>
    <w:rsid w:val="006F0016"/>
    <w:rsid w:val="006F0366"/>
    <w:rsid w:val="006F043E"/>
    <w:rsid w:val="006F05A6"/>
    <w:rsid w:val="006F06FE"/>
    <w:rsid w:val="006F0794"/>
    <w:rsid w:val="006F0ACE"/>
    <w:rsid w:val="006F0B99"/>
    <w:rsid w:val="006F0E12"/>
    <w:rsid w:val="006F1462"/>
    <w:rsid w:val="006F1525"/>
    <w:rsid w:val="006F1535"/>
    <w:rsid w:val="006F1573"/>
    <w:rsid w:val="006F15CA"/>
    <w:rsid w:val="006F18C9"/>
    <w:rsid w:val="006F1C36"/>
    <w:rsid w:val="006F20A1"/>
    <w:rsid w:val="006F22C2"/>
    <w:rsid w:val="006F23CB"/>
    <w:rsid w:val="006F25EF"/>
    <w:rsid w:val="006F2865"/>
    <w:rsid w:val="006F28D1"/>
    <w:rsid w:val="006F2917"/>
    <w:rsid w:val="006F2AF9"/>
    <w:rsid w:val="006F2B51"/>
    <w:rsid w:val="006F2C44"/>
    <w:rsid w:val="006F2C94"/>
    <w:rsid w:val="006F31DD"/>
    <w:rsid w:val="006F3228"/>
    <w:rsid w:val="006F3255"/>
    <w:rsid w:val="006F33B2"/>
    <w:rsid w:val="006F3AB6"/>
    <w:rsid w:val="006F3DD0"/>
    <w:rsid w:val="006F3F09"/>
    <w:rsid w:val="006F400A"/>
    <w:rsid w:val="006F43B5"/>
    <w:rsid w:val="006F450F"/>
    <w:rsid w:val="006F4641"/>
    <w:rsid w:val="006F4742"/>
    <w:rsid w:val="006F48E8"/>
    <w:rsid w:val="006F490C"/>
    <w:rsid w:val="006F4AA6"/>
    <w:rsid w:val="006F4DBC"/>
    <w:rsid w:val="006F4EFC"/>
    <w:rsid w:val="006F4F21"/>
    <w:rsid w:val="006F52D8"/>
    <w:rsid w:val="006F55ED"/>
    <w:rsid w:val="006F571F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36C"/>
    <w:rsid w:val="007006F5"/>
    <w:rsid w:val="00700830"/>
    <w:rsid w:val="0070095B"/>
    <w:rsid w:val="00700CD6"/>
    <w:rsid w:val="00700F8A"/>
    <w:rsid w:val="00700FDF"/>
    <w:rsid w:val="00701157"/>
    <w:rsid w:val="0070126A"/>
    <w:rsid w:val="0070138B"/>
    <w:rsid w:val="007014DA"/>
    <w:rsid w:val="00701837"/>
    <w:rsid w:val="0070193D"/>
    <w:rsid w:val="00701DA0"/>
    <w:rsid w:val="00701E87"/>
    <w:rsid w:val="007020A4"/>
    <w:rsid w:val="007020EA"/>
    <w:rsid w:val="007021B5"/>
    <w:rsid w:val="007021DC"/>
    <w:rsid w:val="007028D1"/>
    <w:rsid w:val="00702C5E"/>
    <w:rsid w:val="00702C97"/>
    <w:rsid w:val="007032A1"/>
    <w:rsid w:val="0070345F"/>
    <w:rsid w:val="007034B1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2C"/>
    <w:rsid w:val="007044BD"/>
    <w:rsid w:val="00704757"/>
    <w:rsid w:val="007047D6"/>
    <w:rsid w:val="0070482E"/>
    <w:rsid w:val="007048BF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0E6"/>
    <w:rsid w:val="00706346"/>
    <w:rsid w:val="00706435"/>
    <w:rsid w:val="00706740"/>
    <w:rsid w:val="007068DD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977"/>
    <w:rsid w:val="00714FE9"/>
    <w:rsid w:val="007157A5"/>
    <w:rsid w:val="007158A3"/>
    <w:rsid w:val="00715912"/>
    <w:rsid w:val="00715D17"/>
    <w:rsid w:val="00715D7D"/>
    <w:rsid w:val="00715F4E"/>
    <w:rsid w:val="00716001"/>
    <w:rsid w:val="00716166"/>
    <w:rsid w:val="00716245"/>
    <w:rsid w:val="0071628D"/>
    <w:rsid w:val="007164BE"/>
    <w:rsid w:val="00716550"/>
    <w:rsid w:val="00716D51"/>
    <w:rsid w:val="00716DF0"/>
    <w:rsid w:val="00716E18"/>
    <w:rsid w:val="00716F6C"/>
    <w:rsid w:val="00717450"/>
    <w:rsid w:val="007177F9"/>
    <w:rsid w:val="00717CA9"/>
    <w:rsid w:val="00717F33"/>
    <w:rsid w:val="00717F9A"/>
    <w:rsid w:val="007201D2"/>
    <w:rsid w:val="0072044C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69F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6E3A"/>
    <w:rsid w:val="00727039"/>
    <w:rsid w:val="00727071"/>
    <w:rsid w:val="00727242"/>
    <w:rsid w:val="00727470"/>
    <w:rsid w:val="007274B2"/>
    <w:rsid w:val="00727661"/>
    <w:rsid w:val="007277BB"/>
    <w:rsid w:val="00727BF7"/>
    <w:rsid w:val="00727D25"/>
    <w:rsid w:val="00727D65"/>
    <w:rsid w:val="00727E45"/>
    <w:rsid w:val="00727E46"/>
    <w:rsid w:val="00730212"/>
    <w:rsid w:val="007302F1"/>
    <w:rsid w:val="007305C3"/>
    <w:rsid w:val="00730600"/>
    <w:rsid w:val="00730650"/>
    <w:rsid w:val="007307A3"/>
    <w:rsid w:val="00730974"/>
    <w:rsid w:val="00730ACD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A3E"/>
    <w:rsid w:val="00735B9A"/>
    <w:rsid w:val="00735DA3"/>
    <w:rsid w:val="00735FE7"/>
    <w:rsid w:val="007360C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06F"/>
    <w:rsid w:val="00742191"/>
    <w:rsid w:val="00742210"/>
    <w:rsid w:val="00742472"/>
    <w:rsid w:val="0074249E"/>
    <w:rsid w:val="0074272E"/>
    <w:rsid w:val="007427EC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BD5"/>
    <w:rsid w:val="00743C64"/>
    <w:rsid w:val="00744219"/>
    <w:rsid w:val="00744446"/>
    <w:rsid w:val="007444B1"/>
    <w:rsid w:val="00744955"/>
    <w:rsid w:val="0074495D"/>
    <w:rsid w:val="00744AA2"/>
    <w:rsid w:val="00744B60"/>
    <w:rsid w:val="00744B8C"/>
    <w:rsid w:val="00745006"/>
    <w:rsid w:val="0074507D"/>
    <w:rsid w:val="007450AB"/>
    <w:rsid w:val="0074524E"/>
    <w:rsid w:val="007452CF"/>
    <w:rsid w:val="00745344"/>
    <w:rsid w:val="0074548A"/>
    <w:rsid w:val="00745600"/>
    <w:rsid w:val="0074562B"/>
    <w:rsid w:val="00745AAB"/>
    <w:rsid w:val="00745BCA"/>
    <w:rsid w:val="00745D7A"/>
    <w:rsid w:val="00746184"/>
    <w:rsid w:val="0074659C"/>
    <w:rsid w:val="0074697D"/>
    <w:rsid w:val="007469A6"/>
    <w:rsid w:val="00746F72"/>
    <w:rsid w:val="00746FCB"/>
    <w:rsid w:val="00747183"/>
    <w:rsid w:val="0074727C"/>
    <w:rsid w:val="0074732F"/>
    <w:rsid w:val="007477BA"/>
    <w:rsid w:val="00747AF0"/>
    <w:rsid w:val="00747B09"/>
    <w:rsid w:val="00747FBF"/>
    <w:rsid w:val="00750207"/>
    <w:rsid w:val="00750444"/>
    <w:rsid w:val="0075060A"/>
    <w:rsid w:val="00750AB1"/>
    <w:rsid w:val="00750C07"/>
    <w:rsid w:val="00750C3A"/>
    <w:rsid w:val="00751067"/>
    <w:rsid w:val="00751776"/>
    <w:rsid w:val="007519F3"/>
    <w:rsid w:val="00751A8F"/>
    <w:rsid w:val="00751ABF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D75"/>
    <w:rsid w:val="00752E7F"/>
    <w:rsid w:val="0075319C"/>
    <w:rsid w:val="007531C3"/>
    <w:rsid w:val="007533D4"/>
    <w:rsid w:val="00753A1B"/>
    <w:rsid w:val="00753F5D"/>
    <w:rsid w:val="00754124"/>
    <w:rsid w:val="0075456C"/>
    <w:rsid w:val="0075459C"/>
    <w:rsid w:val="007546F8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11B"/>
    <w:rsid w:val="007572A1"/>
    <w:rsid w:val="007573CD"/>
    <w:rsid w:val="00757651"/>
    <w:rsid w:val="0075799A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A90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4C2"/>
    <w:rsid w:val="00762588"/>
    <w:rsid w:val="007626E0"/>
    <w:rsid w:val="007628A1"/>
    <w:rsid w:val="00762992"/>
    <w:rsid w:val="00762A68"/>
    <w:rsid w:val="00762ED5"/>
    <w:rsid w:val="00763021"/>
    <w:rsid w:val="0076349E"/>
    <w:rsid w:val="007635B6"/>
    <w:rsid w:val="00763864"/>
    <w:rsid w:val="007639B2"/>
    <w:rsid w:val="00763BAD"/>
    <w:rsid w:val="00763FED"/>
    <w:rsid w:val="007642FA"/>
    <w:rsid w:val="0076433C"/>
    <w:rsid w:val="007644A4"/>
    <w:rsid w:val="00764649"/>
    <w:rsid w:val="007649E4"/>
    <w:rsid w:val="00764ADB"/>
    <w:rsid w:val="00764AE0"/>
    <w:rsid w:val="007650BF"/>
    <w:rsid w:val="00765219"/>
    <w:rsid w:val="00765261"/>
    <w:rsid w:val="0076528D"/>
    <w:rsid w:val="00765358"/>
    <w:rsid w:val="00765673"/>
    <w:rsid w:val="007656A9"/>
    <w:rsid w:val="007656D9"/>
    <w:rsid w:val="00765749"/>
    <w:rsid w:val="007660A7"/>
    <w:rsid w:val="007660CE"/>
    <w:rsid w:val="007663F2"/>
    <w:rsid w:val="007664BC"/>
    <w:rsid w:val="00766569"/>
    <w:rsid w:val="007666BA"/>
    <w:rsid w:val="00766A01"/>
    <w:rsid w:val="00766E67"/>
    <w:rsid w:val="00767076"/>
    <w:rsid w:val="00767180"/>
    <w:rsid w:val="00767217"/>
    <w:rsid w:val="00767222"/>
    <w:rsid w:val="00767328"/>
    <w:rsid w:val="007674EB"/>
    <w:rsid w:val="00767682"/>
    <w:rsid w:val="00767825"/>
    <w:rsid w:val="00767832"/>
    <w:rsid w:val="007679FB"/>
    <w:rsid w:val="00767A39"/>
    <w:rsid w:val="00767B54"/>
    <w:rsid w:val="00767ECB"/>
    <w:rsid w:val="00767F43"/>
    <w:rsid w:val="007700BA"/>
    <w:rsid w:val="00770180"/>
    <w:rsid w:val="0077025E"/>
    <w:rsid w:val="0077051F"/>
    <w:rsid w:val="00770555"/>
    <w:rsid w:val="00770A22"/>
    <w:rsid w:val="00770C3A"/>
    <w:rsid w:val="00770C50"/>
    <w:rsid w:val="00770C66"/>
    <w:rsid w:val="00770DBE"/>
    <w:rsid w:val="00771681"/>
    <w:rsid w:val="007718A3"/>
    <w:rsid w:val="00771960"/>
    <w:rsid w:val="00771E30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4C2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4D9"/>
    <w:rsid w:val="00774677"/>
    <w:rsid w:val="007746D8"/>
    <w:rsid w:val="0077482D"/>
    <w:rsid w:val="00774886"/>
    <w:rsid w:val="00774BA8"/>
    <w:rsid w:val="00774CFD"/>
    <w:rsid w:val="00774ECF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E85"/>
    <w:rsid w:val="00776F8E"/>
    <w:rsid w:val="007771C3"/>
    <w:rsid w:val="0077753C"/>
    <w:rsid w:val="00777599"/>
    <w:rsid w:val="00777BC4"/>
    <w:rsid w:val="00777E61"/>
    <w:rsid w:val="00777FAC"/>
    <w:rsid w:val="0078084A"/>
    <w:rsid w:val="00780BA5"/>
    <w:rsid w:val="00780BC3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AF"/>
    <w:rsid w:val="007848DF"/>
    <w:rsid w:val="00784B41"/>
    <w:rsid w:val="00784BCF"/>
    <w:rsid w:val="00784CB7"/>
    <w:rsid w:val="00784F9D"/>
    <w:rsid w:val="00785074"/>
    <w:rsid w:val="0078579A"/>
    <w:rsid w:val="007858F6"/>
    <w:rsid w:val="00785BA1"/>
    <w:rsid w:val="00786089"/>
    <w:rsid w:val="007860F3"/>
    <w:rsid w:val="0078616A"/>
    <w:rsid w:val="007861A4"/>
    <w:rsid w:val="007862D8"/>
    <w:rsid w:val="00786515"/>
    <w:rsid w:val="00786533"/>
    <w:rsid w:val="007865EC"/>
    <w:rsid w:val="00786912"/>
    <w:rsid w:val="00786D0D"/>
    <w:rsid w:val="007870F8"/>
    <w:rsid w:val="007871DC"/>
    <w:rsid w:val="007872E1"/>
    <w:rsid w:val="0078744A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011"/>
    <w:rsid w:val="00791144"/>
    <w:rsid w:val="0079116D"/>
    <w:rsid w:val="007914EF"/>
    <w:rsid w:val="00791509"/>
    <w:rsid w:val="0079183D"/>
    <w:rsid w:val="00791ADB"/>
    <w:rsid w:val="00791CC0"/>
    <w:rsid w:val="00791F3F"/>
    <w:rsid w:val="00792161"/>
    <w:rsid w:val="007922DB"/>
    <w:rsid w:val="007925A0"/>
    <w:rsid w:val="00792C40"/>
    <w:rsid w:val="00792E77"/>
    <w:rsid w:val="00793104"/>
    <w:rsid w:val="00793113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0AD"/>
    <w:rsid w:val="0079628B"/>
    <w:rsid w:val="00796354"/>
    <w:rsid w:val="007963E7"/>
    <w:rsid w:val="007967A9"/>
    <w:rsid w:val="00796827"/>
    <w:rsid w:val="00796F6C"/>
    <w:rsid w:val="00796FBD"/>
    <w:rsid w:val="00797023"/>
    <w:rsid w:val="007970F9"/>
    <w:rsid w:val="007971B1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54B"/>
    <w:rsid w:val="007A1656"/>
    <w:rsid w:val="007A1AAA"/>
    <w:rsid w:val="007A2462"/>
    <w:rsid w:val="007A27E7"/>
    <w:rsid w:val="007A2C66"/>
    <w:rsid w:val="007A2E37"/>
    <w:rsid w:val="007A323B"/>
    <w:rsid w:val="007A3340"/>
    <w:rsid w:val="007A340C"/>
    <w:rsid w:val="007A3726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69"/>
    <w:rsid w:val="007A62CE"/>
    <w:rsid w:val="007A6346"/>
    <w:rsid w:val="007A6682"/>
    <w:rsid w:val="007A6809"/>
    <w:rsid w:val="007A6890"/>
    <w:rsid w:val="007A68E5"/>
    <w:rsid w:val="007A6AD5"/>
    <w:rsid w:val="007A6F9F"/>
    <w:rsid w:val="007A7013"/>
    <w:rsid w:val="007A717E"/>
    <w:rsid w:val="007A719A"/>
    <w:rsid w:val="007A7236"/>
    <w:rsid w:val="007A72FB"/>
    <w:rsid w:val="007A758F"/>
    <w:rsid w:val="007A790F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69B"/>
    <w:rsid w:val="007B376E"/>
    <w:rsid w:val="007B38C5"/>
    <w:rsid w:val="007B3A5F"/>
    <w:rsid w:val="007B3A6C"/>
    <w:rsid w:val="007B3E96"/>
    <w:rsid w:val="007B3EE1"/>
    <w:rsid w:val="007B44D3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139"/>
    <w:rsid w:val="007B75BD"/>
    <w:rsid w:val="007B76C8"/>
    <w:rsid w:val="007B77F7"/>
    <w:rsid w:val="007B7899"/>
    <w:rsid w:val="007B78EC"/>
    <w:rsid w:val="007B79CB"/>
    <w:rsid w:val="007B7EA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1F4B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65A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445"/>
    <w:rsid w:val="007C497A"/>
    <w:rsid w:val="007C4E56"/>
    <w:rsid w:val="007C540B"/>
    <w:rsid w:val="007C54FC"/>
    <w:rsid w:val="007C57C4"/>
    <w:rsid w:val="007C599A"/>
    <w:rsid w:val="007C5C6F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35C"/>
    <w:rsid w:val="007D3853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C06"/>
    <w:rsid w:val="007D4DB0"/>
    <w:rsid w:val="007D4F2B"/>
    <w:rsid w:val="007D4FBF"/>
    <w:rsid w:val="007D5140"/>
    <w:rsid w:val="007D515F"/>
    <w:rsid w:val="007D517A"/>
    <w:rsid w:val="007D5519"/>
    <w:rsid w:val="007D5788"/>
    <w:rsid w:val="007D5B3F"/>
    <w:rsid w:val="007D5BFB"/>
    <w:rsid w:val="007D61CC"/>
    <w:rsid w:val="007D64A4"/>
    <w:rsid w:val="007D68D2"/>
    <w:rsid w:val="007D6904"/>
    <w:rsid w:val="007D6C9B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150"/>
    <w:rsid w:val="007E0200"/>
    <w:rsid w:val="007E0419"/>
    <w:rsid w:val="007E050F"/>
    <w:rsid w:val="007E0537"/>
    <w:rsid w:val="007E0824"/>
    <w:rsid w:val="007E086D"/>
    <w:rsid w:val="007E0D84"/>
    <w:rsid w:val="007E1275"/>
    <w:rsid w:val="007E14B6"/>
    <w:rsid w:val="007E153F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5"/>
    <w:rsid w:val="007E605B"/>
    <w:rsid w:val="007E6139"/>
    <w:rsid w:val="007E686E"/>
    <w:rsid w:val="007E6A33"/>
    <w:rsid w:val="007E6C78"/>
    <w:rsid w:val="007E701D"/>
    <w:rsid w:val="007E7196"/>
    <w:rsid w:val="007E71FB"/>
    <w:rsid w:val="007E727E"/>
    <w:rsid w:val="007E74E4"/>
    <w:rsid w:val="007E7867"/>
    <w:rsid w:val="007F029D"/>
    <w:rsid w:val="007F03D3"/>
    <w:rsid w:val="007F0421"/>
    <w:rsid w:val="007F068F"/>
    <w:rsid w:val="007F08BD"/>
    <w:rsid w:val="007F0B26"/>
    <w:rsid w:val="007F0E8D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7E7"/>
    <w:rsid w:val="007F3A21"/>
    <w:rsid w:val="007F3AD2"/>
    <w:rsid w:val="007F3DF9"/>
    <w:rsid w:val="007F401F"/>
    <w:rsid w:val="007F425F"/>
    <w:rsid w:val="007F4433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881"/>
    <w:rsid w:val="007F6B51"/>
    <w:rsid w:val="007F6BD3"/>
    <w:rsid w:val="007F6CCC"/>
    <w:rsid w:val="007F6D09"/>
    <w:rsid w:val="007F6E2A"/>
    <w:rsid w:val="007F70DF"/>
    <w:rsid w:val="007F70FE"/>
    <w:rsid w:val="007F712B"/>
    <w:rsid w:val="007F71C8"/>
    <w:rsid w:val="007F7987"/>
    <w:rsid w:val="007F7A5C"/>
    <w:rsid w:val="007F7D27"/>
    <w:rsid w:val="007F7EFB"/>
    <w:rsid w:val="007F7F29"/>
    <w:rsid w:val="00800016"/>
    <w:rsid w:val="00800130"/>
    <w:rsid w:val="008001EF"/>
    <w:rsid w:val="0080044A"/>
    <w:rsid w:val="008005FA"/>
    <w:rsid w:val="00800681"/>
    <w:rsid w:val="008008CA"/>
    <w:rsid w:val="00800E43"/>
    <w:rsid w:val="0080110F"/>
    <w:rsid w:val="0080150E"/>
    <w:rsid w:val="00801590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A6D"/>
    <w:rsid w:val="00802C3D"/>
    <w:rsid w:val="00802FF0"/>
    <w:rsid w:val="00803071"/>
    <w:rsid w:val="008030B0"/>
    <w:rsid w:val="0080342B"/>
    <w:rsid w:val="008035BD"/>
    <w:rsid w:val="00803787"/>
    <w:rsid w:val="00803BB2"/>
    <w:rsid w:val="00803DCE"/>
    <w:rsid w:val="00803FCE"/>
    <w:rsid w:val="008041E1"/>
    <w:rsid w:val="00804A58"/>
    <w:rsid w:val="00804DAC"/>
    <w:rsid w:val="00804E5E"/>
    <w:rsid w:val="00804E87"/>
    <w:rsid w:val="00804EC1"/>
    <w:rsid w:val="008051AD"/>
    <w:rsid w:val="00805298"/>
    <w:rsid w:val="0080559C"/>
    <w:rsid w:val="008056D0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08"/>
    <w:rsid w:val="00806AD3"/>
    <w:rsid w:val="00806BEE"/>
    <w:rsid w:val="00806C07"/>
    <w:rsid w:val="00806D18"/>
    <w:rsid w:val="00806EBE"/>
    <w:rsid w:val="008070E2"/>
    <w:rsid w:val="008072B3"/>
    <w:rsid w:val="00807330"/>
    <w:rsid w:val="0080737A"/>
    <w:rsid w:val="008074B6"/>
    <w:rsid w:val="00807649"/>
    <w:rsid w:val="008076CE"/>
    <w:rsid w:val="008077EA"/>
    <w:rsid w:val="008078B4"/>
    <w:rsid w:val="00807B5C"/>
    <w:rsid w:val="00807DE0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4E6"/>
    <w:rsid w:val="00812507"/>
    <w:rsid w:val="008125C7"/>
    <w:rsid w:val="008127C1"/>
    <w:rsid w:val="0081280A"/>
    <w:rsid w:val="008128A5"/>
    <w:rsid w:val="00812AD7"/>
    <w:rsid w:val="00812E21"/>
    <w:rsid w:val="0081335F"/>
    <w:rsid w:val="00813679"/>
    <w:rsid w:val="00813700"/>
    <w:rsid w:val="00813A38"/>
    <w:rsid w:val="00813C5C"/>
    <w:rsid w:val="00813D03"/>
    <w:rsid w:val="00813F1A"/>
    <w:rsid w:val="00814105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AE9"/>
    <w:rsid w:val="00815B35"/>
    <w:rsid w:val="00815F21"/>
    <w:rsid w:val="0081607D"/>
    <w:rsid w:val="00816272"/>
    <w:rsid w:val="008167D2"/>
    <w:rsid w:val="008169E8"/>
    <w:rsid w:val="00816A67"/>
    <w:rsid w:val="008171CD"/>
    <w:rsid w:val="00817325"/>
    <w:rsid w:val="00817483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A07"/>
    <w:rsid w:val="00820B3E"/>
    <w:rsid w:val="00820DBB"/>
    <w:rsid w:val="00821014"/>
    <w:rsid w:val="0082112B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8CB"/>
    <w:rsid w:val="008229BD"/>
    <w:rsid w:val="00822FB5"/>
    <w:rsid w:val="00823180"/>
    <w:rsid w:val="008231CA"/>
    <w:rsid w:val="00823213"/>
    <w:rsid w:val="008234BC"/>
    <w:rsid w:val="0082383A"/>
    <w:rsid w:val="008240B0"/>
    <w:rsid w:val="00824132"/>
    <w:rsid w:val="0082420C"/>
    <w:rsid w:val="0082463D"/>
    <w:rsid w:val="008246FB"/>
    <w:rsid w:val="0082472F"/>
    <w:rsid w:val="008247E9"/>
    <w:rsid w:val="00824ABE"/>
    <w:rsid w:val="00824B65"/>
    <w:rsid w:val="00824C53"/>
    <w:rsid w:val="00824D2A"/>
    <w:rsid w:val="00824F99"/>
    <w:rsid w:val="00825003"/>
    <w:rsid w:val="00825264"/>
    <w:rsid w:val="0082537D"/>
    <w:rsid w:val="008259B0"/>
    <w:rsid w:val="00825BF9"/>
    <w:rsid w:val="00825C49"/>
    <w:rsid w:val="008262BC"/>
    <w:rsid w:val="008263FC"/>
    <w:rsid w:val="0082646D"/>
    <w:rsid w:val="008264A3"/>
    <w:rsid w:val="008267A5"/>
    <w:rsid w:val="008267EF"/>
    <w:rsid w:val="00826A21"/>
    <w:rsid w:val="00826B60"/>
    <w:rsid w:val="00826E6B"/>
    <w:rsid w:val="00826F7D"/>
    <w:rsid w:val="00827002"/>
    <w:rsid w:val="0082725A"/>
    <w:rsid w:val="008272A6"/>
    <w:rsid w:val="00827575"/>
    <w:rsid w:val="008276C8"/>
    <w:rsid w:val="00827755"/>
    <w:rsid w:val="008278C4"/>
    <w:rsid w:val="008279E6"/>
    <w:rsid w:val="00827D53"/>
    <w:rsid w:val="00827F50"/>
    <w:rsid w:val="00827F68"/>
    <w:rsid w:val="00827F85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70D"/>
    <w:rsid w:val="008318A3"/>
    <w:rsid w:val="0083194F"/>
    <w:rsid w:val="008319D8"/>
    <w:rsid w:val="00831DC7"/>
    <w:rsid w:val="00831DD2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0E2"/>
    <w:rsid w:val="00834639"/>
    <w:rsid w:val="008349A3"/>
    <w:rsid w:val="008349F9"/>
    <w:rsid w:val="00834AB2"/>
    <w:rsid w:val="00834AC0"/>
    <w:rsid w:val="00835180"/>
    <w:rsid w:val="008353BF"/>
    <w:rsid w:val="00835435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29A"/>
    <w:rsid w:val="0083737F"/>
    <w:rsid w:val="0083746D"/>
    <w:rsid w:val="00837771"/>
    <w:rsid w:val="00837993"/>
    <w:rsid w:val="00837AA5"/>
    <w:rsid w:val="00837AB7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1A97"/>
    <w:rsid w:val="00842466"/>
    <w:rsid w:val="00842851"/>
    <w:rsid w:val="00842D4C"/>
    <w:rsid w:val="008432F4"/>
    <w:rsid w:val="00843584"/>
    <w:rsid w:val="008435C1"/>
    <w:rsid w:val="008435FB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894"/>
    <w:rsid w:val="00844A99"/>
    <w:rsid w:val="00845255"/>
    <w:rsid w:val="00845467"/>
    <w:rsid w:val="0084548E"/>
    <w:rsid w:val="008455F4"/>
    <w:rsid w:val="00845E1C"/>
    <w:rsid w:val="00845FA4"/>
    <w:rsid w:val="00846087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1E5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25"/>
    <w:rsid w:val="00850EA1"/>
    <w:rsid w:val="00851128"/>
    <w:rsid w:val="008511A1"/>
    <w:rsid w:val="0085161D"/>
    <w:rsid w:val="00851719"/>
    <w:rsid w:val="008518E3"/>
    <w:rsid w:val="00851D00"/>
    <w:rsid w:val="00851D2D"/>
    <w:rsid w:val="00852055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7E"/>
    <w:rsid w:val="00854AA1"/>
    <w:rsid w:val="00854AA4"/>
    <w:rsid w:val="00854D47"/>
    <w:rsid w:val="00854F55"/>
    <w:rsid w:val="00854FD8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B9F"/>
    <w:rsid w:val="00855E69"/>
    <w:rsid w:val="00855EE5"/>
    <w:rsid w:val="00855EF1"/>
    <w:rsid w:val="00855F04"/>
    <w:rsid w:val="00855F26"/>
    <w:rsid w:val="00855F8F"/>
    <w:rsid w:val="008562A0"/>
    <w:rsid w:val="00856323"/>
    <w:rsid w:val="008564A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393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D26"/>
    <w:rsid w:val="00865E37"/>
    <w:rsid w:val="00866100"/>
    <w:rsid w:val="0086615E"/>
    <w:rsid w:val="008663D0"/>
    <w:rsid w:val="008665DE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129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B24"/>
    <w:rsid w:val="00872DF8"/>
    <w:rsid w:val="0087319B"/>
    <w:rsid w:val="00873821"/>
    <w:rsid w:val="008738C8"/>
    <w:rsid w:val="00873915"/>
    <w:rsid w:val="00873C5E"/>
    <w:rsid w:val="00873CB8"/>
    <w:rsid w:val="00873CC1"/>
    <w:rsid w:val="00873E01"/>
    <w:rsid w:val="00874022"/>
    <w:rsid w:val="008740CE"/>
    <w:rsid w:val="008741D8"/>
    <w:rsid w:val="008744C1"/>
    <w:rsid w:val="00874556"/>
    <w:rsid w:val="008746CB"/>
    <w:rsid w:val="00874A0D"/>
    <w:rsid w:val="00874C88"/>
    <w:rsid w:val="00874C92"/>
    <w:rsid w:val="00874DFD"/>
    <w:rsid w:val="00874E66"/>
    <w:rsid w:val="00874FFB"/>
    <w:rsid w:val="008750A3"/>
    <w:rsid w:val="0087541C"/>
    <w:rsid w:val="00875454"/>
    <w:rsid w:val="0087549F"/>
    <w:rsid w:val="008754A1"/>
    <w:rsid w:val="00875696"/>
    <w:rsid w:val="008758F2"/>
    <w:rsid w:val="0087591B"/>
    <w:rsid w:val="0087597B"/>
    <w:rsid w:val="00875C6C"/>
    <w:rsid w:val="00875FDB"/>
    <w:rsid w:val="00876049"/>
    <w:rsid w:val="00876084"/>
    <w:rsid w:val="008760B7"/>
    <w:rsid w:val="008760BE"/>
    <w:rsid w:val="0087611E"/>
    <w:rsid w:val="0087617D"/>
    <w:rsid w:val="008762A6"/>
    <w:rsid w:val="00876303"/>
    <w:rsid w:val="00876478"/>
    <w:rsid w:val="00876817"/>
    <w:rsid w:val="00876890"/>
    <w:rsid w:val="00876891"/>
    <w:rsid w:val="0087695E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7"/>
    <w:rsid w:val="00877E0C"/>
    <w:rsid w:val="00877E88"/>
    <w:rsid w:val="00880084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3D2"/>
    <w:rsid w:val="008817C1"/>
    <w:rsid w:val="00881F2F"/>
    <w:rsid w:val="00881F33"/>
    <w:rsid w:val="00881F5F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9B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506"/>
    <w:rsid w:val="00887628"/>
    <w:rsid w:val="00887634"/>
    <w:rsid w:val="008878A6"/>
    <w:rsid w:val="008878B0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25"/>
    <w:rsid w:val="00891181"/>
    <w:rsid w:val="00891253"/>
    <w:rsid w:val="008912D1"/>
    <w:rsid w:val="00891718"/>
    <w:rsid w:val="00891857"/>
    <w:rsid w:val="00891E17"/>
    <w:rsid w:val="0089246D"/>
    <w:rsid w:val="0089294A"/>
    <w:rsid w:val="00892B61"/>
    <w:rsid w:val="00892BBC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B69"/>
    <w:rsid w:val="00893DE9"/>
    <w:rsid w:val="0089410A"/>
    <w:rsid w:val="0089411C"/>
    <w:rsid w:val="008941E6"/>
    <w:rsid w:val="0089435F"/>
    <w:rsid w:val="008944D6"/>
    <w:rsid w:val="00894565"/>
    <w:rsid w:val="00894849"/>
    <w:rsid w:val="008949A0"/>
    <w:rsid w:val="00894BAC"/>
    <w:rsid w:val="00894D56"/>
    <w:rsid w:val="00895030"/>
    <w:rsid w:val="008951A8"/>
    <w:rsid w:val="00895266"/>
    <w:rsid w:val="00895281"/>
    <w:rsid w:val="0089575B"/>
    <w:rsid w:val="00895B37"/>
    <w:rsid w:val="00895FF2"/>
    <w:rsid w:val="0089602A"/>
    <w:rsid w:val="0089627A"/>
    <w:rsid w:val="008968D7"/>
    <w:rsid w:val="00896AD1"/>
    <w:rsid w:val="00896CA5"/>
    <w:rsid w:val="00896DB2"/>
    <w:rsid w:val="00896E84"/>
    <w:rsid w:val="00896FDE"/>
    <w:rsid w:val="00897054"/>
    <w:rsid w:val="00897063"/>
    <w:rsid w:val="0089753F"/>
    <w:rsid w:val="00897590"/>
    <w:rsid w:val="0089769D"/>
    <w:rsid w:val="008978EF"/>
    <w:rsid w:val="008A0153"/>
    <w:rsid w:val="008A0437"/>
    <w:rsid w:val="008A0B19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BFA"/>
    <w:rsid w:val="008A1E68"/>
    <w:rsid w:val="008A1EA7"/>
    <w:rsid w:val="008A1EB8"/>
    <w:rsid w:val="008A1EED"/>
    <w:rsid w:val="008A1F64"/>
    <w:rsid w:val="008A206D"/>
    <w:rsid w:val="008A2168"/>
    <w:rsid w:val="008A224A"/>
    <w:rsid w:val="008A2403"/>
    <w:rsid w:val="008A25AD"/>
    <w:rsid w:val="008A2701"/>
    <w:rsid w:val="008A27B2"/>
    <w:rsid w:val="008A28AF"/>
    <w:rsid w:val="008A28FB"/>
    <w:rsid w:val="008A2946"/>
    <w:rsid w:val="008A2A74"/>
    <w:rsid w:val="008A2A7F"/>
    <w:rsid w:val="008A2B6E"/>
    <w:rsid w:val="008A2CB4"/>
    <w:rsid w:val="008A2E5B"/>
    <w:rsid w:val="008A2F28"/>
    <w:rsid w:val="008A3048"/>
    <w:rsid w:val="008A30E0"/>
    <w:rsid w:val="008A39A3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BAB"/>
    <w:rsid w:val="008A7441"/>
    <w:rsid w:val="008A7873"/>
    <w:rsid w:val="008A7915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27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3B0"/>
    <w:rsid w:val="008B356B"/>
    <w:rsid w:val="008B3606"/>
    <w:rsid w:val="008B3A5F"/>
    <w:rsid w:val="008B3B5B"/>
    <w:rsid w:val="008B3D0A"/>
    <w:rsid w:val="008B3E84"/>
    <w:rsid w:val="008B401F"/>
    <w:rsid w:val="008B403B"/>
    <w:rsid w:val="008B41B6"/>
    <w:rsid w:val="008B42B2"/>
    <w:rsid w:val="008B4419"/>
    <w:rsid w:val="008B45F7"/>
    <w:rsid w:val="008B464A"/>
    <w:rsid w:val="008B49CB"/>
    <w:rsid w:val="008B49E8"/>
    <w:rsid w:val="008B4A1D"/>
    <w:rsid w:val="008B4E9B"/>
    <w:rsid w:val="008B4F26"/>
    <w:rsid w:val="008B504E"/>
    <w:rsid w:val="008B5169"/>
    <w:rsid w:val="008B625B"/>
    <w:rsid w:val="008B62FB"/>
    <w:rsid w:val="008B636B"/>
    <w:rsid w:val="008B639A"/>
    <w:rsid w:val="008B64A6"/>
    <w:rsid w:val="008B66F1"/>
    <w:rsid w:val="008B6712"/>
    <w:rsid w:val="008B680E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579"/>
    <w:rsid w:val="008C069E"/>
    <w:rsid w:val="008C07ED"/>
    <w:rsid w:val="008C09AE"/>
    <w:rsid w:val="008C10DA"/>
    <w:rsid w:val="008C1336"/>
    <w:rsid w:val="008C13A4"/>
    <w:rsid w:val="008C13F1"/>
    <w:rsid w:val="008C1EAB"/>
    <w:rsid w:val="008C1FA3"/>
    <w:rsid w:val="008C2156"/>
    <w:rsid w:val="008C22B2"/>
    <w:rsid w:val="008C23A2"/>
    <w:rsid w:val="008C255B"/>
    <w:rsid w:val="008C2A3D"/>
    <w:rsid w:val="008C2D10"/>
    <w:rsid w:val="008C2D4C"/>
    <w:rsid w:val="008C3102"/>
    <w:rsid w:val="008C32B1"/>
    <w:rsid w:val="008C3631"/>
    <w:rsid w:val="008C38C0"/>
    <w:rsid w:val="008C3B25"/>
    <w:rsid w:val="008C3B33"/>
    <w:rsid w:val="008C3C5F"/>
    <w:rsid w:val="008C3C74"/>
    <w:rsid w:val="008C3C7E"/>
    <w:rsid w:val="008C3CEB"/>
    <w:rsid w:val="008C3D6F"/>
    <w:rsid w:val="008C40B5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CD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AC8"/>
    <w:rsid w:val="008C7EC8"/>
    <w:rsid w:val="008D008F"/>
    <w:rsid w:val="008D03FE"/>
    <w:rsid w:val="008D05D9"/>
    <w:rsid w:val="008D0890"/>
    <w:rsid w:val="008D0B4D"/>
    <w:rsid w:val="008D115A"/>
    <w:rsid w:val="008D140E"/>
    <w:rsid w:val="008D15F1"/>
    <w:rsid w:val="008D1887"/>
    <w:rsid w:val="008D1AFD"/>
    <w:rsid w:val="008D1DC4"/>
    <w:rsid w:val="008D207A"/>
    <w:rsid w:val="008D20A0"/>
    <w:rsid w:val="008D21EA"/>
    <w:rsid w:val="008D224E"/>
    <w:rsid w:val="008D235C"/>
    <w:rsid w:val="008D2377"/>
    <w:rsid w:val="008D23C6"/>
    <w:rsid w:val="008D2537"/>
    <w:rsid w:val="008D25C8"/>
    <w:rsid w:val="008D2A5D"/>
    <w:rsid w:val="008D2C3F"/>
    <w:rsid w:val="008D30BB"/>
    <w:rsid w:val="008D31D1"/>
    <w:rsid w:val="008D31F1"/>
    <w:rsid w:val="008D3274"/>
    <w:rsid w:val="008D3333"/>
    <w:rsid w:val="008D344F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3FCB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7A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0A4"/>
    <w:rsid w:val="008E0395"/>
    <w:rsid w:val="008E044E"/>
    <w:rsid w:val="008E053F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6B7"/>
    <w:rsid w:val="008E4A54"/>
    <w:rsid w:val="008E4A61"/>
    <w:rsid w:val="008E4BF6"/>
    <w:rsid w:val="008E5088"/>
    <w:rsid w:val="008E51F4"/>
    <w:rsid w:val="008E5C71"/>
    <w:rsid w:val="008E6129"/>
    <w:rsid w:val="008E6247"/>
    <w:rsid w:val="008E673F"/>
    <w:rsid w:val="008E689F"/>
    <w:rsid w:val="008E699F"/>
    <w:rsid w:val="008E6F8F"/>
    <w:rsid w:val="008E7231"/>
    <w:rsid w:val="008E738B"/>
    <w:rsid w:val="008E73DF"/>
    <w:rsid w:val="008E742E"/>
    <w:rsid w:val="008E7590"/>
    <w:rsid w:val="008E75E4"/>
    <w:rsid w:val="008E7898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1D62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2E6"/>
    <w:rsid w:val="008F430A"/>
    <w:rsid w:val="008F455D"/>
    <w:rsid w:val="008F48D6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50C"/>
    <w:rsid w:val="008F6897"/>
    <w:rsid w:val="008F6D34"/>
    <w:rsid w:val="008F6D8A"/>
    <w:rsid w:val="008F6DB4"/>
    <w:rsid w:val="008F6E42"/>
    <w:rsid w:val="008F703A"/>
    <w:rsid w:val="008F704E"/>
    <w:rsid w:val="008F70A0"/>
    <w:rsid w:val="008F72E3"/>
    <w:rsid w:val="008F72E9"/>
    <w:rsid w:val="008F74AE"/>
    <w:rsid w:val="008F75F9"/>
    <w:rsid w:val="008F7780"/>
    <w:rsid w:val="008F78EA"/>
    <w:rsid w:val="008F7B78"/>
    <w:rsid w:val="008F7C46"/>
    <w:rsid w:val="008F7F27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AC"/>
    <w:rsid w:val="009017BF"/>
    <w:rsid w:val="00901A00"/>
    <w:rsid w:val="00901B1D"/>
    <w:rsid w:val="00901B25"/>
    <w:rsid w:val="00901BC6"/>
    <w:rsid w:val="00901DCC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B18"/>
    <w:rsid w:val="00903D25"/>
    <w:rsid w:val="00903EC0"/>
    <w:rsid w:val="0090464A"/>
    <w:rsid w:val="009046D1"/>
    <w:rsid w:val="0090492C"/>
    <w:rsid w:val="00904BD6"/>
    <w:rsid w:val="00904E5A"/>
    <w:rsid w:val="009050F3"/>
    <w:rsid w:val="009051A9"/>
    <w:rsid w:val="0090523D"/>
    <w:rsid w:val="0090531D"/>
    <w:rsid w:val="0090579E"/>
    <w:rsid w:val="00905808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834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A79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727"/>
    <w:rsid w:val="00913C22"/>
    <w:rsid w:val="00913CD7"/>
    <w:rsid w:val="00913D48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8D6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951"/>
    <w:rsid w:val="00916A47"/>
    <w:rsid w:val="00916BC3"/>
    <w:rsid w:val="00916CA9"/>
    <w:rsid w:val="009170B8"/>
    <w:rsid w:val="0091743F"/>
    <w:rsid w:val="009176E0"/>
    <w:rsid w:val="00917A2C"/>
    <w:rsid w:val="00917AC0"/>
    <w:rsid w:val="00917F55"/>
    <w:rsid w:val="00920247"/>
    <w:rsid w:val="0092043A"/>
    <w:rsid w:val="009205CD"/>
    <w:rsid w:val="00920885"/>
    <w:rsid w:val="00920AE6"/>
    <w:rsid w:val="00920B21"/>
    <w:rsid w:val="00920B63"/>
    <w:rsid w:val="00920B9D"/>
    <w:rsid w:val="009210FF"/>
    <w:rsid w:val="009211CD"/>
    <w:rsid w:val="0092131F"/>
    <w:rsid w:val="00921502"/>
    <w:rsid w:val="009215C6"/>
    <w:rsid w:val="00921695"/>
    <w:rsid w:val="009218E1"/>
    <w:rsid w:val="00921BFD"/>
    <w:rsid w:val="00921CCE"/>
    <w:rsid w:val="00921D22"/>
    <w:rsid w:val="00921F1C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2FBE"/>
    <w:rsid w:val="009230BF"/>
    <w:rsid w:val="0092330C"/>
    <w:rsid w:val="009233C9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11F"/>
    <w:rsid w:val="009245B7"/>
    <w:rsid w:val="009245DF"/>
    <w:rsid w:val="00924750"/>
    <w:rsid w:val="009247BF"/>
    <w:rsid w:val="00924825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32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27DD6"/>
    <w:rsid w:val="009301A4"/>
    <w:rsid w:val="00930429"/>
    <w:rsid w:val="00930579"/>
    <w:rsid w:val="0093068E"/>
    <w:rsid w:val="00930765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B6"/>
    <w:rsid w:val="009315D0"/>
    <w:rsid w:val="00931932"/>
    <w:rsid w:val="0093196F"/>
    <w:rsid w:val="00931B81"/>
    <w:rsid w:val="009320EB"/>
    <w:rsid w:val="0093230B"/>
    <w:rsid w:val="00932329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4A2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2E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2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1"/>
    <w:rsid w:val="00940A99"/>
    <w:rsid w:val="00940AB8"/>
    <w:rsid w:val="0094137D"/>
    <w:rsid w:val="009413BA"/>
    <w:rsid w:val="009416AD"/>
    <w:rsid w:val="009417C0"/>
    <w:rsid w:val="009417D0"/>
    <w:rsid w:val="0094193B"/>
    <w:rsid w:val="00941E9A"/>
    <w:rsid w:val="00942187"/>
    <w:rsid w:val="009421AA"/>
    <w:rsid w:val="009428C1"/>
    <w:rsid w:val="009428CB"/>
    <w:rsid w:val="009428E7"/>
    <w:rsid w:val="00942B40"/>
    <w:rsid w:val="00942EDE"/>
    <w:rsid w:val="00943100"/>
    <w:rsid w:val="009433F8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857"/>
    <w:rsid w:val="00946C5A"/>
    <w:rsid w:val="00946E47"/>
    <w:rsid w:val="00946EC5"/>
    <w:rsid w:val="009470D1"/>
    <w:rsid w:val="00947114"/>
    <w:rsid w:val="00947226"/>
    <w:rsid w:val="0094732D"/>
    <w:rsid w:val="00947542"/>
    <w:rsid w:val="00947589"/>
    <w:rsid w:val="00947592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4AA"/>
    <w:rsid w:val="0095170D"/>
    <w:rsid w:val="00951853"/>
    <w:rsid w:val="00951ACB"/>
    <w:rsid w:val="00951D89"/>
    <w:rsid w:val="00951E7A"/>
    <w:rsid w:val="00952133"/>
    <w:rsid w:val="00952396"/>
    <w:rsid w:val="00952650"/>
    <w:rsid w:val="009526C6"/>
    <w:rsid w:val="00952AEA"/>
    <w:rsid w:val="00952B93"/>
    <w:rsid w:val="00952D75"/>
    <w:rsid w:val="00952DF5"/>
    <w:rsid w:val="00952E2C"/>
    <w:rsid w:val="00952EAF"/>
    <w:rsid w:val="00952F85"/>
    <w:rsid w:val="00952FCD"/>
    <w:rsid w:val="0095323F"/>
    <w:rsid w:val="009534B6"/>
    <w:rsid w:val="009536E5"/>
    <w:rsid w:val="00953722"/>
    <w:rsid w:val="00953893"/>
    <w:rsid w:val="00953A37"/>
    <w:rsid w:val="00953A54"/>
    <w:rsid w:val="00953C97"/>
    <w:rsid w:val="00953DC3"/>
    <w:rsid w:val="00954038"/>
    <w:rsid w:val="0095403A"/>
    <w:rsid w:val="009541C9"/>
    <w:rsid w:val="00954319"/>
    <w:rsid w:val="00954340"/>
    <w:rsid w:val="00954397"/>
    <w:rsid w:val="009543E5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7AA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F2D"/>
    <w:rsid w:val="00957057"/>
    <w:rsid w:val="009576CD"/>
    <w:rsid w:val="00957769"/>
    <w:rsid w:val="0095776B"/>
    <w:rsid w:val="00957869"/>
    <w:rsid w:val="0095790D"/>
    <w:rsid w:val="0095795C"/>
    <w:rsid w:val="00957DE6"/>
    <w:rsid w:val="00960730"/>
    <w:rsid w:val="00960805"/>
    <w:rsid w:val="00960A12"/>
    <w:rsid w:val="00960BC2"/>
    <w:rsid w:val="00960BEB"/>
    <w:rsid w:val="00960C73"/>
    <w:rsid w:val="00960DF2"/>
    <w:rsid w:val="00960FD8"/>
    <w:rsid w:val="009615A5"/>
    <w:rsid w:val="009616C3"/>
    <w:rsid w:val="009616E5"/>
    <w:rsid w:val="009618C9"/>
    <w:rsid w:val="009618DC"/>
    <w:rsid w:val="0096199C"/>
    <w:rsid w:val="00961DC3"/>
    <w:rsid w:val="009628CF"/>
    <w:rsid w:val="00962B05"/>
    <w:rsid w:val="00962B3B"/>
    <w:rsid w:val="0096307C"/>
    <w:rsid w:val="009631E4"/>
    <w:rsid w:val="009633CD"/>
    <w:rsid w:val="0096346D"/>
    <w:rsid w:val="0096372B"/>
    <w:rsid w:val="009639E5"/>
    <w:rsid w:val="00963CAC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7EF"/>
    <w:rsid w:val="00964C73"/>
    <w:rsid w:val="00965601"/>
    <w:rsid w:val="009656C5"/>
    <w:rsid w:val="00965DC9"/>
    <w:rsid w:val="00965F51"/>
    <w:rsid w:val="00966187"/>
    <w:rsid w:val="009662B6"/>
    <w:rsid w:val="00966431"/>
    <w:rsid w:val="009670F9"/>
    <w:rsid w:val="00967161"/>
    <w:rsid w:val="009675D5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0F77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0DD"/>
    <w:rsid w:val="009723EA"/>
    <w:rsid w:val="009724AE"/>
    <w:rsid w:val="00972B90"/>
    <w:rsid w:val="00972BD7"/>
    <w:rsid w:val="00972BDF"/>
    <w:rsid w:val="00972D07"/>
    <w:rsid w:val="00972EAC"/>
    <w:rsid w:val="00972EFC"/>
    <w:rsid w:val="00973219"/>
    <w:rsid w:val="009732B1"/>
    <w:rsid w:val="009738A7"/>
    <w:rsid w:val="00973A2E"/>
    <w:rsid w:val="00973A3C"/>
    <w:rsid w:val="00973CE5"/>
    <w:rsid w:val="00974058"/>
    <w:rsid w:val="00974279"/>
    <w:rsid w:val="00974466"/>
    <w:rsid w:val="00974839"/>
    <w:rsid w:val="009749B2"/>
    <w:rsid w:val="00974A94"/>
    <w:rsid w:val="00974B18"/>
    <w:rsid w:val="00974B5A"/>
    <w:rsid w:val="00974C68"/>
    <w:rsid w:val="00974D53"/>
    <w:rsid w:val="00974EE9"/>
    <w:rsid w:val="00974FF2"/>
    <w:rsid w:val="009751DE"/>
    <w:rsid w:val="009751EC"/>
    <w:rsid w:val="00975224"/>
    <w:rsid w:val="009752B4"/>
    <w:rsid w:val="0097556C"/>
    <w:rsid w:val="00975757"/>
    <w:rsid w:val="00975883"/>
    <w:rsid w:val="00975A97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DB8"/>
    <w:rsid w:val="00977FC8"/>
    <w:rsid w:val="00980212"/>
    <w:rsid w:val="009804A8"/>
    <w:rsid w:val="00980506"/>
    <w:rsid w:val="0098076D"/>
    <w:rsid w:val="00980BF8"/>
    <w:rsid w:val="00980F46"/>
    <w:rsid w:val="009811DE"/>
    <w:rsid w:val="00981521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01C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CB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E30"/>
    <w:rsid w:val="00991F55"/>
    <w:rsid w:val="0099217B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291"/>
    <w:rsid w:val="00995617"/>
    <w:rsid w:val="009960AE"/>
    <w:rsid w:val="0099613B"/>
    <w:rsid w:val="009963FF"/>
    <w:rsid w:val="0099658C"/>
    <w:rsid w:val="00996657"/>
    <w:rsid w:val="009966E1"/>
    <w:rsid w:val="00996C89"/>
    <w:rsid w:val="00996DED"/>
    <w:rsid w:val="0099717C"/>
    <w:rsid w:val="0099731F"/>
    <w:rsid w:val="009975F0"/>
    <w:rsid w:val="00997610"/>
    <w:rsid w:val="00997A27"/>
    <w:rsid w:val="00997A3A"/>
    <w:rsid w:val="009A035F"/>
    <w:rsid w:val="009A055F"/>
    <w:rsid w:val="009A05AD"/>
    <w:rsid w:val="009A0750"/>
    <w:rsid w:val="009A07CE"/>
    <w:rsid w:val="009A0C13"/>
    <w:rsid w:val="009A0CDA"/>
    <w:rsid w:val="009A0EC9"/>
    <w:rsid w:val="009A0F03"/>
    <w:rsid w:val="009A0F6F"/>
    <w:rsid w:val="009A0FE7"/>
    <w:rsid w:val="009A128D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1FC8"/>
    <w:rsid w:val="009A2732"/>
    <w:rsid w:val="009A2923"/>
    <w:rsid w:val="009A2934"/>
    <w:rsid w:val="009A2A73"/>
    <w:rsid w:val="009A2B1A"/>
    <w:rsid w:val="009A2E6B"/>
    <w:rsid w:val="009A2F19"/>
    <w:rsid w:val="009A3695"/>
    <w:rsid w:val="009A373F"/>
    <w:rsid w:val="009A3815"/>
    <w:rsid w:val="009A3870"/>
    <w:rsid w:val="009A3C90"/>
    <w:rsid w:val="009A42F0"/>
    <w:rsid w:val="009A43D3"/>
    <w:rsid w:val="009A4601"/>
    <w:rsid w:val="009A462F"/>
    <w:rsid w:val="009A4650"/>
    <w:rsid w:val="009A4651"/>
    <w:rsid w:val="009A48D6"/>
    <w:rsid w:val="009A49A2"/>
    <w:rsid w:val="009A4AE8"/>
    <w:rsid w:val="009A4C42"/>
    <w:rsid w:val="009A4D02"/>
    <w:rsid w:val="009A4D7E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B8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2E1"/>
    <w:rsid w:val="009B1343"/>
    <w:rsid w:val="009B138A"/>
    <w:rsid w:val="009B167F"/>
    <w:rsid w:val="009B1759"/>
    <w:rsid w:val="009B17EC"/>
    <w:rsid w:val="009B19BD"/>
    <w:rsid w:val="009B1E04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9DF"/>
    <w:rsid w:val="009B3A5F"/>
    <w:rsid w:val="009B3FF3"/>
    <w:rsid w:val="009B40D9"/>
    <w:rsid w:val="009B422B"/>
    <w:rsid w:val="009B43C3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6EB"/>
    <w:rsid w:val="009B7794"/>
    <w:rsid w:val="009B7D43"/>
    <w:rsid w:val="009B7F79"/>
    <w:rsid w:val="009C00C0"/>
    <w:rsid w:val="009C00D9"/>
    <w:rsid w:val="009C011C"/>
    <w:rsid w:val="009C0342"/>
    <w:rsid w:val="009C04FC"/>
    <w:rsid w:val="009C0676"/>
    <w:rsid w:val="009C0981"/>
    <w:rsid w:val="009C09BC"/>
    <w:rsid w:val="009C0B1B"/>
    <w:rsid w:val="009C0CB6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BA4"/>
    <w:rsid w:val="009C2D78"/>
    <w:rsid w:val="009C3160"/>
    <w:rsid w:val="009C31BA"/>
    <w:rsid w:val="009C31C0"/>
    <w:rsid w:val="009C352D"/>
    <w:rsid w:val="009C3935"/>
    <w:rsid w:val="009C3A90"/>
    <w:rsid w:val="009C4176"/>
    <w:rsid w:val="009C4C9C"/>
    <w:rsid w:val="009C4CC8"/>
    <w:rsid w:val="009C4CFD"/>
    <w:rsid w:val="009C4D46"/>
    <w:rsid w:val="009C4DFC"/>
    <w:rsid w:val="009C52B7"/>
    <w:rsid w:val="009C54D3"/>
    <w:rsid w:val="009C55FD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6BF0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915"/>
    <w:rsid w:val="009C79FF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1C6E"/>
    <w:rsid w:val="009D26D8"/>
    <w:rsid w:val="009D27D6"/>
    <w:rsid w:val="009D2D1C"/>
    <w:rsid w:val="009D2F1F"/>
    <w:rsid w:val="009D2FBA"/>
    <w:rsid w:val="009D3145"/>
    <w:rsid w:val="009D3231"/>
    <w:rsid w:val="009D33C7"/>
    <w:rsid w:val="009D3489"/>
    <w:rsid w:val="009D3B02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5C4"/>
    <w:rsid w:val="009D6BA0"/>
    <w:rsid w:val="009D6C6F"/>
    <w:rsid w:val="009D6CCC"/>
    <w:rsid w:val="009D6D79"/>
    <w:rsid w:val="009D6DFE"/>
    <w:rsid w:val="009D6E87"/>
    <w:rsid w:val="009D71D6"/>
    <w:rsid w:val="009D7624"/>
    <w:rsid w:val="009D7654"/>
    <w:rsid w:val="009D77A4"/>
    <w:rsid w:val="009D77B5"/>
    <w:rsid w:val="009D7B16"/>
    <w:rsid w:val="009D7D98"/>
    <w:rsid w:val="009E0420"/>
    <w:rsid w:val="009E04E2"/>
    <w:rsid w:val="009E0656"/>
    <w:rsid w:val="009E0980"/>
    <w:rsid w:val="009E09BD"/>
    <w:rsid w:val="009E0B89"/>
    <w:rsid w:val="009E0FAF"/>
    <w:rsid w:val="009E14D0"/>
    <w:rsid w:val="009E2298"/>
    <w:rsid w:val="009E25E7"/>
    <w:rsid w:val="009E2679"/>
    <w:rsid w:val="009E274F"/>
    <w:rsid w:val="009E27F4"/>
    <w:rsid w:val="009E2BC1"/>
    <w:rsid w:val="009E2CB1"/>
    <w:rsid w:val="009E301D"/>
    <w:rsid w:val="009E305B"/>
    <w:rsid w:val="009E32A2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06"/>
    <w:rsid w:val="009E455F"/>
    <w:rsid w:val="009E467F"/>
    <w:rsid w:val="009E4B0B"/>
    <w:rsid w:val="009E4D1C"/>
    <w:rsid w:val="009E501E"/>
    <w:rsid w:val="009E538D"/>
    <w:rsid w:val="009E54BF"/>
    <w:rsid w:val="009E552F"/>
    <w:rsid w:val="009E5544"/>
    <w:rsid w:val="009E557B"/>
    <w:rsid w:val="009E55A0"/>
    <w:rsid w:val="009E55EA"/>
    <w:rsid w:val="009E55FB"/>
    <w:rsid w:val="009E5FE9"/>
    <w:rsid w:val="009E6334"/>
    <w:rsid w:val="009E6C38"/>
    <w:rsid w:val="009E6DDC"/>
    <w:rsid w:val="009E7198"/>
    <w:rsid w:val="009E71C5"/>
    <w:rsid w:val="009E72EB"/>
    <w:rsid w:val="009E767E"/>
    <w:rsid w:val="009E76BC"/>
    <w:rsid w:val="009E77E0"/>
    <w:rsid w:val="009F0416"/>
    <w:rsid w:val="009F04B5"/>
    <w:rsid w:val="009F08C1"/>
    <w:rsid w:val="009F0992"/>
    <w:rsid w:val="009F0B9A"/>
    <w:rsid w:val="009F1107"/>
    <w:rsid w:val="009F1180"/>
    <w:rsid w:val="009F1328"/>
    <w:rsid w:val="009F1385"/>
    <w:rsid w:val="009F15D5"/>
    <w:rsid w:val="009F1E72"/>
    <w:rsid w:val="009F1F47"/>
    <w:rsid w:val="009F2155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325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90"/>
    <w:rsid w:val="009F42DB"/>
    <w:rsid w:val="009F4335"/>
    <w:rsid w:val="009F45F6"/>
    <w:rsid w:val="009F47D0"/>
    <w:rsid w:val="009F4A33"/>
    <w:rsid w:val="009F4A8E"/>
    <w:rsid w:val="009F55FC"/>
    <w:rsid w:val="009F5607"/>
    <w:rsid w:val="009F570C"/>
    <w:rsid w:val="009F5A6D"/>
    <w:rsid w:val="009F5DD7"/>
    <w:rsid w:val="009F603A"/>
    <w:rsid w:val="009F617D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6E80"/>
    <w:rsid w:val="009F708B"/>
    <w:rsid w:val="009F7158"/>
    <w:rsid w:val="009F7216"/>
    <w:rsid w:val="009F7479"/>
    <w:rsid w:val="009F7497"/>
    <w:rsid w:val="009F74C7"/>
    <w:rsid w:val="009F7713"/>
    <w:rsid w:val="009F7F2A"/>
    <w:rsid w:val="00A00189"/>
    <w:rsid w:val="00A00285"/>
    <w:rsid w:val="00A00293"/>
    <w:rsid w:val="00A00386"/>
    <w:rsid w:val="00A003C7"/>
    <w:rsid w:val="00A004AE"/>
    <w:rsid w:val="00A00593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3"/>
    <w:rsid w:val="00A02E0B"/>
    <w:rsid w:val="00A02EAB"/>
    <w:rsid w:val="00A02FC7"/>
    <w:rsid w:val="00A03110"/>
    <w:rsid w:val="00A0365B"/>
    <w:rsid w:val="00A038D3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44"/>
    <w:rsid w:val="00A0728D"/>
    <w:rsid w:val="00A073AC"/>
    <w:rsid w:val="00A07416"/>
    <w:rsid w:val="00A0758F"/>
    <w:rsid w:val="00A0767E"/>
    <w:rsid w:val="00A07955"/>
    <w:rsid w:val="00A07D39"/>
    <w:rsid w:val="00A102EE"/>
    <w:rsid w:val="00A10340"/>
    <w:rsid w:val="00A109E5"/>
    <w:rsid w:val="00A10A2C"/>
    <w:rsid w:val="00A10D63"/>
    <w:rsid w:val="00A10F18"/>
    <w:rsid w:val="00A116E1"/>
    <w:rsid w:val="00A117D9"/>
    <w:rsid w:val="00A119C1"/>
    <w:rsid w:val="00A11ADE"/>
    <w:rsid w:val="00A11B8C"/>
    <w:rsid w:val="00A11F24"/>
    <w:rsid w:val="00A120F4"/>
    <w:rsid w:val="00A1219C"/>
    <w:rsid w:val="00A12200"/>
    <w:rsid w:val="00A12216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1F"/>
    <w:rsid w:val="00A14E3E"/>
    <w:rsid w:val="00A150B9"/>
    <w:rsid w:val="00A154C9"/>
    <w:rsid w:val="00A155D1"/>
    <w:rsid w:val="00A157AE"/>
    <w:rsid w:val="00A15A19"/>
    <w:rsid w:val="00A15E81"/>
    <w:rsid w:val="00A15FBA"/>
    <w:rsid w:val="00A162A6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B61"/>
    <w:rsid w:val="00A17CE5"/>
    <w:rsid w:val="00A20062"/>
    <w:rsid w:val="00A20065"/>
    <w:rsid w:val="00A2031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A53"/>
    <w:rsid w:val="00A21BE5"/>
    <w:rsid w:val="00A21D2D"/>
    <w:rsid w:val="00A21EEF"/>
    <w:rsid w:val="00A21F16"/>
    <w:rsid w:val="00A2240D"/>
    <w:rsid w:val="00A22865"/>
    <w:rsid w:val="00A22B40"/>
    <w:rsid w:val="00A22BE8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B2"/>
    <w:rsid w:val="00A253D9"/>
    <w:rsid w:val="00A25AE9"/>
    <w:rsid w:val="00A25D10"/>
    <w:rsid w:val="00A26071"/>
    <w:rsid w:val="00A2621E"/>
    <w:rsid w:val="00A2634C"/>
    <w:rsid w:val="00A26589"/>
    <w:rsid w:val="00A26B80"/>
    <w:rsid w:val="00A26BCA"/>
    <w:rsid w:val="00A26E70"/>
    <w:rsid w:val="00A26E81"/>
    <w:rsid w:val="00A26F95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0FF4"/>
    <w:rsid w:val="00A310A7"/>
    <w:rsid w:val="00A31110"/>
    <w:rsid w:val="00A31129"/>
    <w:rsid w:val="00A312FD"/>
    <w:rsid w:val="00A31423"/>
    <w:rsid w:val="00A314C8"/>
    <w:rsid w:val="00A31502"/>
    <w:rsid w:val="00A31650"/>
    <w:rsid w:val="00A318C9"/>
    <w:rsid w:val="00A31A72"/>
    <w:rsid w:val="00A32163"/>
    <w:rsid w:val="00A321A2"/>
    <w:rsid w:val="00A325F9"/>
    <w:rsid w:val="00A32904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A63"/>
    <w:rsid w:val="00A33B09"/>
    <w:rsid w:val="00A33B7F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B5C"/>
    <w:rsid w:val="00A35CB0"/>
    <w:rsid w:val="00A35DAF"/>
    <w:rsid w:val="00A35F48"/>
    <w:rsid w:val="00A361DD"/>
    <w:rsid w:val="00A363F0"/>
    <w:rsid w:val="00A36564"/>
    <w:rsid w:val="00A36601"/>
    <w:rsid w:val="00A366D3"/>
    <w:rsid w:val="00A3680C"/>
    <w:rsid w:val="00A368EC"/>
    <w:rsid w:val="00A368FA"/>
    <w:rsid w:val="00A36D0C"/>
    <w:rsid w:val="00A36FC4"/>
    <w:rsid w:val="00A37083"/>
    <w:rsid w:val="00A376A3"/>
    <w:rsid w:val="00A37836"/>
    <w:rsid w:val="00A37889"/>
    <w:rsid w:val="00A379A8"/>
    <w:rsid w:val="00A37D48"/>
    <w:rsid w:val="00A37E38"/>
    <w:rsid w:val="00A37E62"/>
    <w:rsid w:val="00A40104"/>
    <w:rsid w:val="00A40360"/>
    <w:rsid w:val="00A40401"/>
    <w:rsid w:val="00A406FD"/>
    <w:rsid w:val="00A40DF4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824"/>
    <w:rsid w:val="00A43965"/>
    <w:rsid w:val="00A43976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293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2CB"/>
    <w:rsid w:val="00A46376"/>
    <w:rsid w:val="00A468B3"/>
    <w:rsid w:val="00A46C7D"/>
    <w:rsid w:val="00A46CA0"/>
    <w:rsid w:val="00A4718F"/>
    <w:rsid w:val="00A471D7"/>
    <w:rsid w:val="00A471E3"/>
    <w:rsid w:val="00A472C7"/>
    <w:rsid w:val="00A4745D"/>
    <w:rsid w:val="00A47761"/>
    <w:rsid w:val="00A478D7"/>
    <w:rsid w:val="00A47A63"/>
    <w:rsid w:val="00A47D27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3E0"/>
    <w:rsid w:val="00A5161B"/>
    <w:rsid w:val="00A5179E"/>
    <w:rsid w:val="00A51BFF"/>
    <w:rsid w:val="00A51D95"/>
    <w:rsid w:val="00A51F3F"/>
    <w:rsid w:val="00A520E1"/>
    <w:rsid w:val="00A521A8"/>
    <w:rsid w:val="00A52365"/>
    <w:rsid w:val="00A52710"/>
    <w:rsid w:val="00A52955"/>
    <w:rsid w:val="00A52AB5"/>
    <w:rsid w:val="00A52DD9"/>
    <w:rsid w:val="00A53213"/>
    <w:rsid w:val="00A53518"/>
    <w:rsid w:val="00A535DC"/>
    <w:rsid w:val="00A53AF8"/>
    <w:rsid w:val="00A5413A"/>
    <w:rsid w:val="00A5416F"/>
    <w:rsid w:val="00A5441C"/>
    <w:rsid w:val="00A5455A"/>
    <w:rsid w:val="00A54576"/>
    <w:rsid w:val="00A545ED"/>
    <w:rsid w:val="00A54731"/>
    <w:rsid w:val="00A54969"/>
    <w:rsid w:val="00A54B90"/>
    <w:rsid w:val="00A54C66"/>
    <w:rsid w:val="00A54E1A"/>
    <w:rsid w:val="00A54F69"/>
    <w:rsid w:val="00A5501B"/>
    <w:rsid w:val="00A552E2"/>
    <w:rsid w:val="00A5548F"/>
    <w:rsid w:val="00A55648"/>
    <w:rsid w:val="00A5583E"/>
    <w:rsid w:val="00A559F5"/>
    <w:rsid w:val="00A55AB3"/>
    <w:rsid w:val="00A55C0E"/>
    <w:rsid w:val="00A55F85"/>
    <w:rsid w:val="00A5606A"/>
    <w:rsid w:val="00A561EB"/>
    <w:rsid w:val="00A563F4"/>
    <w:rsid w:val="00A564E6"/>
    <w:rsid w:val="00A567AE"/>
    <w:rsid w:val="00A56914"/>
    <w:rsid w:val="00A56DCF"/>
    <w:rsid w:val="00A56F5C"/>
    <w:rsid w:val="00A56FE3"/>
    <w:rsid w:val="00A57136"/>
    <w:rsid w:val="00A57694"/>
    <w:rsid w:val="00A57760"/>
    <w:rsid w:val="00A579A3"/>
    <w:rsid w:val="00A57C52"/>
    <w:rsid w:val="00A57C83"/>
    <w:rsid w:val="00A57D24"/>
    <w:rsid w:val="00A57E06"/>
    <w:rsid w:val="00A601AC"/>
    <w:rsid w:val="00A60319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E"/>
    <w:rsid w:val="00A61E45"/>
    <w:rsid w:val="00A61EF1"/>
    <w:rsid w:val="00A61F41"/>
    <w:rsid w:val="00A62375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23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37"/>
    <w:rsid w:val="00A721BB"/>
    <w:rsid w:val="00A722EA"/>
    <w:rsid w:val="00A728D6"/>
    <w:rsid w:val="00A72AB0"/>
    <w:rsid w:val="00A72BC8"/>
    <w:rsid w:val="00A72C2F"/>
    <w:rsid w:val="00A72C7E"/>
    <w:rsid w:val="00A72E11"/>
    <w:rsid w:val="00A731D0"/>
    <w:rsid w:val="00A7368A"/>
    <w:rsid w:val="00A7399B"/>
    <w:rsid w:val="00A73B63"/>
    <w:rsid w:val="00A73C80"/>
    <w:rsid w:val="00A73CC6"/>
    <w:rsid w:val="00A743A7"/>
    <w:rsid w:val="00A74486"/>
    <w:rsid w:val="00A744A5"/>
    <w:rsid w:val="00A745F2"/>
    <w:rsid w:val="00A748EA"/>
    <w:rsid w:val="00A74C63"/>
    <w:rsid w:val="00A75151"/>
    <w:rsid w:val="00A751A6"/>
    <w:rsid w:val="00A75696"/>
    <w:rsid w:val="00A75825"/>
    <w:rsid w:val="00A7587C"/>
    <w:rsid w:val="00A75A9A"/>
    <w:rsid w:val="00A75AA6"/>
    <w:rsid w:val="00A75C09"/>
    <w:rsid w:val="00A75DC4"/>
    <w:rsid w:val="00A75FAC"/>
    <w:rsid w:val="00A76107"/>
    <w:rsid w:val="00A762FF"/>
    <w:rsid w:val="00A763C8"/>
    <w:rsid w:val="00A764DC"/>
    <w:rsid w:val="00A764F1"/>
    <w:rsid w:val="00A76714"/>
    <w:rsid w:val="00A76834"/>
    <w:rsid w:val="00A76880"/>
    <w:rsid w:val="00A76902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8FF"/>
    <w:rsid w:val="00A80E13"/>
    <w:rsid w:val="00A80F7C"/>
    <w:rsid w:val="00A81538"/>
    <w:rsid w:val="00A81890"/>
    <w:rsid w:val="00A8192C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9F8"/>
    <w:rsid w:val="00A83D4C"/>
    <w:rsid w:val="00A83E01"/>
    <w:rsid w:val="00A845AB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3F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5B1"/>
    <w:rsid w:val="00A90663"/>
    <w:rsid w:val="00A909C6"/>
    <w:rsid w:val="00A90A49"/>
    <w:rsid w:val="00A90AA0"/>
    <w:rsid w:val="00A90BF3"/>
    <w:rsid w:val="00A90F19"/>
    <w:rsid w:val="00A911A5"/>
    <w:rsid w:val="00A9130F"/>
    <w:rsid w:val="00A91B8F"/>
    <w:rsid w:val="00A924F0"/>
    <w:rsid w:val="00A92577"/>
    <w:rsid w:val="00A926F7"/>
    <w:rsid w:val="00A92881"/>
    <w:rsid w:val="00A9293E"/>
    <w:rsid w:val="00A92B74"/>
    <w:rsid w:val="00A92BAC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776"/>
    <w:rsid w:val="00A94933"/>
    <w:rsid w:val="00A952EA"/>
    <w:rsid w:val="00A95701"/>
    <w:rsid w:val="00A958A5"/>
    <w:rsid w:val="00A95A00"/>
    <w:rsid w:val="00A95BA6"/>
    <w:rsid w:val="00A95CF9"/>
    <w:rsid w:val="00A95E3D"/>
    <w:rsid w:val="00A960F2"/>
    <w:rsid w:val="00A96345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E31"/>
    <w:rsid w:val="00A97F9A"/>
    <w:rsid w:val="00A97FE4"/>
    <w:rsid w:val="00AA001C"/>
    <w:rsid w:val="00AA04D8"/>
    <w:rsid w:val="00AA0567"/>
    <w:rsid w:val="00AA0819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4CB"/>
    <w:rsid w:val="00AA26F7"/>
    <w:rsid w:val="00AA2859"/>
    <w:rsid w:val="00AA2954"/>
    <w:rsid w:val="00AA2A27"/>
    <w:rsid w:val="00AA33A9"/>
    <w:rsid w:val="00AA3728"/>
    <w:rsid w:val="00AA3B55"/>
    <w:rsid w:val="00AA3C2B"/>
    <w:rsid w:val="00AA3E65"/>
    <w:rsid w:val="00AA3E85"/>
    <w:rsid w:val="00AA4062"/>
    <w:rsid w:val="00AA41E7"/>
    <w:rsid w:val="00AA43A7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BAD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C2A"/>
    <w:rsid w:val="00AB1E02"/>
    <w:rsid w:val="00AB1E3C"/>
    <w:rsid w:val="00AB226C"/>
    <w:rsid w:val="00AB2CCC"/>
    <w:rsid w:val="00AB2CF6"/>
    <w:rsid w:val="00AB2FE2"/>
    <w:rsid w:val="00AB316E"/>
    <w:rsid w:val="00AB34C6"/>
    <w:rsid w:val="00AB35B2"/>
    <w:rsid w:val="00AB35B7"/>
    <w:rsid w:val="00AB3BA8"/>
    <w:rsid w:val="00AB4143"/>
    <w:rsid w:val="00AB42B7"/>
    <w:rsid w:val="00AB43B0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099"/>
    <w:rsid w:val="00AB51FA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9D4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ED3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2DF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4C60"/>
    <w:rsid w:val="00AC4D94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826"/>
    <w:rsid w:val="00AC6C3A"/>
    <w:rsid w:val="00AC6D33"/>
    <w:rsid w:val="00AC6D67"/>
    <w:rsid w:val="00AC7012"/>
    <w:rsid w:val="00AC70DB"/>
    <w:rsid w:val="00AC7114"/>
    <w:rsid w:val="00AC782C"/>
    <w:rsid w:val="00AD023F"/>
    <w:rsid w:val="00AD024C"/>
    <w:rsid w:val="00AD028F"/>
    <w:rsid w:val="00AD032F"/>
    <w:rsid w:val="00AD07C3"/>
    <w:rsid w:val="00AD0895"/>
    <w:rsid w:val="00AD0C9B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3918"/>
    <w:rsid w:val="00AD4085"/>
    <w:rsid w:val="00AD40F0"/>
    <w:rsid w:val="00AD41C7"/>
    <w:rsid w:val="00AD428B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96C"/>
    <w:rsid w:val="00AE0AFD"/>
    <w:rsid w:val="00AE0B6F"/>
    <w:rsid w:val="00AE0C87"/>
    <w:rsid w:val="00AE0D65"/>
    <w:rsid w:val="00AE0E8B"/>
    <w:rsid w:val="00AE0EDD"/>
    <w:rsid w:val="00AE12EA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25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5B"/>
    <w:rsid w:val="00AE3894"/>
    <w:rsid w:val="00AE3A91"/>
    <w:rsid w:val="00AE3D50"/>
    <w:rsid w:val="00AE3E04"/>
    <w:rsid w:val="00AE3EE0"/>
    <w:rsid w:val="00AE3EE8"/>
    <w:rsid w:val="00AE3FC5"/>
    <w:rsid w:val="00AE40E6"/>
    <w:rsid w:val="00AE4340"/>
    <w:rsid w:val="00AE4982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557"/>
    <w:rsid w:val="00AE671B"/>
    <w:rsid w:val="00AE6782"/>
    <w:rsid w:val="00AE6881"/>
    <w:rsid w:val="00AE6A35"/>
    <w:rsid w:val="00AE6CD5"/>
    <w:rsid w:val="00AE6D3E"/>
    <w:rsid w:val="00AE6F9E"/>
    <w:rsid w:val="00AE72F2"/>
    <w:rsid w:val="00AE731A"/>
    <w:rsid w:val="00AE7415"/>
    <w:rsid w:val="00AE7462"/>
    <w:rsid w:val="00AE7480"/>
    <w:rsid w:val="00AE7535"/>
    <w:rsid w:val="00AE7DB5"/>
    <w:rsid w:val="00AE7E77"/>
    <w:rsid w:val="00AF07C9"/>
    <w:rsid w:val="00AF0B03"/>
    <w:rsid w:val="00AF0C0A"/>
    <w:rsid w:val="00AF0E8C"/>
    <w:rsid w:val="00AF0EFC"/>
    <w:rsid w:val="00AF1138"/>
    <w:rsid w:val="00AF16CC"/>
    <w:rsid w:val="00AF1892"/>
    <w:rsid w:val="00AF1DF8"/>
    <w:rsid w:val="00AF2127"/>
    <w:rsid w:val="00AF21D6"/>
    <w:rsid w:val="00AF228A"/>
    <w:rsid w:val="00AF2691"/>
    <w:rsid w:val="00AF2892"/>
    <w:rsid w:val="00AF2A89"/>
    <w:rsid w:val="00AF302E"/>
    <w:rsid w:val="00AF304A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1F"/>
    <w:rsid w:val="00AF46A5"/>
    <w:rsid w:val="00AF48FC"/>
    <w:rsid w:val="00AF4A65"/>
    <w:rsid w:val="00AF4BB1"/>
    <w:rsid w:val="00AF4D7F"/>
    <w:rsid w:val="00AF4E32"/>
    <w:rsid w:val="00AF4EA5"/>
    <w:rsid w:val="00AF4EB8"/>
    <w:rsid w:val="00AF56DB"/>
    <w:rsid w:val="00AF5A63"/>
    <w:rsid w:val="00AF5A82"/>
    <w:rsid w:val="00AF5C59"/>
    <w:rsid w:val="00AF5FEB"/>
    <w:rsid w:val="00AF63F2"/>
    <w:rsid w:val="00AF63FF"/>
    <w:rsid w:val="00AF656E"/>
    <w:rsid w:val="00AF65FC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54B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749"/>
    <w:rsid w:val="00B05CC4"/>
    <w:rsid w:val="00B05D4F"/>
    <w:rsid w:val="00B05E50"/>
    <w:rsid w:val="00B05E81"/>
    <w:rsid w:val="00B05F51"/>
    <w:rsid w:val="00B05F76"/>
    <w:rsid w:val="00B05FBD"/>
    <w:rsid w:val="00B0628B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4F2"/>
    <w:rsid w:val="00B0757A"/>
    <w:rsid w:val="00B07595"/>
    <w:rsid w:val="00B075D6"/>
    <w:rsid w:val="00B0785F"/>
    <w:rsid w:val="00B0793C"/>
    <w:rsid w:val="00B079B0"/>
    <w:rsid w:val="00B07D3B"/>
    <w:rsid w:val="00B07F40"/>
    <w:rsid w:val="00B07FE7"/>
    <w:rsid w:val="00B1008A"/>
    <w:rsid w:val="00B103BF"/>
    <w:rsid w:val="00B10523"/>
    <w:rsid w:val="00B10832"/>
    <w:rsid w:val="00B10B01"/>
    <w:rsid w:val="00B10C32"/>
    <w:rsid w:val="00B10CE7"/>
    <w:rsid w:val="00B10F50"/>
    <w:rsid w:val="00B11097"/>
    <w:rsid w:val="00B111F9"/>
    <w:rsid w:val="00B11247"/>
    <w:rsid w:val="00B11ADE"/>
    <w:rsid w:val="00B11D85"/>
    <w:rsid w:val="00B11D98"/>
    <w:rsid w:val="00B12283"/>
    <w:rsid w:val="00B123B8"/>
    <w:rsid w:val="00B12429"/>
    <w:rsid w:val="00B1252C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9CC"/>
    <w:rsid w:val="00B13BA7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4A8"/>
    <w:rsid w:val="00B15781"/>
    <w:rsid w:val="00B15921"/>
    <w:rsid w:val="00B15A26"/>
    <w:rsid w:val="00B15F78"/>
    <w:rsid w:val="00B161BB"/>
    <w:rsid w:val="00B1654A"/>
    <w:rsid w:val="00B16CBB"/>
    <w:rsid w:val="00B16EB8"/>
    <w:rsid w:val="00B1738A"/>
    <w:rsid w:val="00B17755"/>
    <w:rsid w:val="00B177FD"/>
    <w:rsid w:val="00B17906"/>
    <w:rsid w:val="00B17944"/>
    <w:rsid w:val="00B17D70"/>
    <w:rsid w:val="00B17E7E"/>
    <w:rsid w:val="00B2023A"/>
    <w:rsid w:val="00B203C7"/>
    <w:rsid w:val="00B20433"/>
    <w:rsid w:val="00B2068B"/>
    <w:rsid w:val="00B206A6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849"/>
    <w:rsid w:val="00B2195C"/>
    <w:rsid w:val="00B21A64"/>
    <w:rsid w:val="00B21B28"/>
    <w:rsid w:val="00B21C33"/>
    <w:rsid w:val="00B21D56"/>
    <w:rsid w:val="00B21EAC"/>
    <w:rsid w:val="00B22598"/>
    <w:rsid w:val="00B226DA"/>
    <w:rsid w:val="00B22770"/>
    <w:rsid w:val="00B2292A"/>
    <w:rsid w:val="00B22933"/>
    <w:rsid w:val="00B22EA0"/>
    <w:rsid w:val="00B22FC5"/>
    <w:rsid w:val="00B23059"/>
    <w:rsid w:val="00B23082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0F95"/>
    <w:rsid w:val="00B31092"/>
    <w:rsid w:val="00B3136E"/>
    <w:rsid w:val="00B319F4"/>
    <w:rsid w:val="00B31A84"/>
    <w:rsid w:val="00B3208E"/>
    <w:rsid w:val="00B32108"/>
    <w:rsid w:val="00B3211F"/>
    <w:rsid w:val="00B32177"/>
    <w:rsid w:val="00B322B5"/>
    <w:rsid w:val="00B32368"/>
    <w:rsid w:val="00B325A1"/>
    <w:rsid w:val="00B3262B"/>
    <w:rsid w:val="00B32943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19B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61D"/>
    <w:rsid w:val="00B47751"/>
    <w:rsid w:val="00B47D81"/>
    <w:rsid w:val="00B47DD7"/>
    <w:rsid w:val="00B500A8"/>
    <w:rsid w:val="00B503DC"/>
    <w:rsid w:val="00B50446"/>
    <w:rsid w:val="00B5050E"/>
    <w:rsid w:val="00B509DB"/>
    <w:rsid w:val="00B50C12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BFD"/>
    <w:rsid w:val="00B51F65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6AD"/>
    <w:rsid w:val="00B5471A"/>
    <w:rsid w:val="00B54954"/>
    <w:rsid w:val="00B54AFF"/>
    <w:rsid w:val="00B54B66"/>
    <w:rsid w:val="00B54D67"/>
    <w:rsid w:val="00B54D93"/>
    <w:rsid w:val="00B55545"/>
    <w:rsid w:val="00B557BA"/>
    <w:rsid w:val="00B55A47"/>
    <w:rsid w:val="00B55D2F"/>
    <w:rsid w:val="00B56138"/>
    <w:rsid w:val="00B564F8"/>
    <w:rsid w:val="00B564F9"/>
    <w:rsid w:val="00B5651D"/>
    <w:rsid w:val="00B566A5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B4C"/>
    <w:rsid w:val="00B61C7E"/>
    <w:rsid w:val="00B61E88"/>
    <w:rsid w:val="00B62368"/>
    <w:rsid w:val="00B624C2"/>
    <w:rsid w:val="00B6295B"/>
    <w:rsid w:val="00B629D9"/>
    <w:rsid w:val="00B62E11"/>
    <w:rsid w:val="00B63035"/>
    <w:rsid w:val="00B6333A"/>
    <w:rsid w:val="00B6335D"/>
    <w:rsid w:val="00B63417"/>
    <w:rsid w:val="00B634FC"/>
    <w:rsid w:val="00B6370B"/>
    <w:rsid w:val="00B63867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8F5"/>
    <w:rsid w:val="00B70BC2"/>
    <w:rsid w:val="00B70D91"/>
    <w:rsid w:val="00B70E42"/>
    <w:rsid w:val="00B71090"/>
    <w:rsid w:val="00B7133E"/>
    <w:rsid w:val="00B71374"/>
    <w:rsid w:val="00B716F3"/>
    <w:rsid w:val="00B71750"/>
    <w:rsid w:val="00B71BC7"/>
    <w:rsid w:val="00B71C00"/>
    <w:rsid w:val="00B71E14"/>
    <w:rsid w:val="00B7200F"/>
    <w:rsid w:val="00B72124"/>
    <w:rsid w:val="00B7238E"/>
    <w:rsid w:val="00B72548"/>
    <w:rsid w:val="00B72644"/>
    <w:rsid w:val="00B72789"/>
    <w:rsid w:val="00B7278E"/>
    <w:rsid w:val="00B729B9"/>
    <w:rsid w:val="00B72AB2"/>
    <w:rsid w:val="00B72E65"/>
    <w:rsid w:val="00B72F60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A8A"/>
    <w:rsid w:val="00B74CE8"/>
    <w:rsid w:val="00B74CF9"/>
    <w:rsid w:val="00B74DB6"/>
    <w:rsid w:val="00B74E70"/>
    <w:rsid w:val="00B74F0B"/>
    <w:rsid w:val="00B750BE"/>
    <w:rsid w:val="00B751D7"/>
    <w:rsid w:val="00B754A6"/>
    <w:rsid w:val="00B75583"/>
    <w:rsid w:val="00B755FD"/>
    <w:rsid w:val="00B75813"/>
    <w:rsid w:val="00B75AA9"/>
    <w:rsid w:val="00B75AFC"/>
    <w:rsid w:val="00B761B3"/>
    <w:rsid w:val="00B761EB"/>
    <w:rsid w:val="00B7623E"/>
    <w:rsid w:val="00B76312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6EF3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00B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0FBB"/>
    <w:rsid w:val="00B811F7"/>
    <w:rsid w:val="00B8139E"/>
    <w:rsid w:val="00B815E1"/>
    <w:rsid w:val="00B81794"/>
    <w:rsid w:val="00B81C7A"/>
    <w:rsid w:val="00B81FC0"/>
    <w:rsid w:val="00B82171"/>
    <w:rsid w:val="00B82A4F"/>
    <w:rsid w:val="00B82D2F"/>
    <w:rsid w:val="00B82EA4"/>
    <w:rsid w:val="00B82F31"/>
    <w:rsid w:val="00B83318"/>
    <w:rsid w:val="00B83C5F"/>
    <w:rsid w:val="00B83D8F"/>
    <w:rsid w:val="00B83DC1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43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33A"/>
    <w:rsid w:val="00B9062F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8AA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AF8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4E22"/>
    <w:rsid w:val="00B94E4E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0EE"/>
    <w:rsid w:val="00B97560"/>
    <w:rsid w:val="00B97798"/>
    <w:rsid w:val="00B978FD"/>
    <w:rsid w:val="00B97B27"/>
    <w:rsid w:val="00B97DE8"/>
    <w:rsid w:val="00B97DEF"/>
    <w:rsid w:val="00BA0948"/>
    <w:rsid w:val="00BA0960"/>
    <w:rsid w:val="00BA0C11"/>
    <w:rsid w:val="00BA0E69"/>
    <w:rsid w:val="00BA0FDB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8E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306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AE0"/>
    <w:rsid w:val="00BA6B6F"/>
    <w:rsid w:val="00BA6CBB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064"/>
    <w:rsid w:val="00BB12E8"/>
    <w:rsid w:val="00BB1403"/>
    <w:rsid w:val="00BB1427"/>
    <w:rsid w:val="00BB1770"/>
    <w:rsid w:val="00BB1A67"/>
    <w:rsid w:val="00BB1A9B"/>
    <w:rsid w:val="00BB1BEA"/>
    <w:rsid w:val="00BB1C65"/>
    <w:rsid w:val="00BB1CAD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32F6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B18"/>
    <w:rsid w:val="00BB5D8F"/>
    <w:rsid w:val="00BB5E43"/>
    <w:rsid w:val="00BB5F61"/>
    <w:rsid w:val="00BB5FDA"/>
    <w:rsid w:val="00BB603E"/>
    <w:rsid w:val="00BB61A4"/>
    <w:rsid w:val="00BB62AC"/>
    <w:rsid w:val="00BB64ED"/>
    <w:rsid w:val="00BB6594"/>
    <w:rsid w:val="00BB691E"/>
    <w:rsid w:val="00BB697E"/>
    <w:rsid w:val="00BB6BE8"/>
    <w:rsid w:val="00BB6CBA"/>
    <w:rsid w:val="00BB6E24"/>
    <w:rsid w:val="00BB6E7D"/>
    <w:rsid w:val="00BB6F20"/>
    <w:rsid w:val="00BB711E"/>
    <w:rsid w:val="00BB7511"/>
    <w:rsid w:val="00BB7928"/>
    <w:rsid w:val="00BB79F6"/>
    <w:rsid w:val="00BB7B00"/>
    <w:rsid w:val="00BB7B8B"/>
    <w:rsid w:val="00BB7D9C"/>
    <w:rsid w:val="00BB7F63"/>
    <w:rsid w:val="00BB7FC4"/>
    <w:rsid w:val="00BC08C0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77C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7D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1B2"/>
    <w:rsid w:val="00BC5205"/>
    <w:rsid w:val="00BC54A7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83E"/>
    <w:rsid w:val="00BC7C48"/>
    <w:rsid w:val="00BC7CC1"/>
    <w:rsid w:val="00BC7D1C"/>
    <w:rsid w:val="00BC7EA8"/>
    <w:rsid w:val="00BC7FBE"/>
    <w:rsid w:val="00BD025D"/>
    <w:rsid w:val="00BD0559"/>
    <w:rsid w:val="00BD05C9"/>
    <w:rsid w:val="00BD071D"/>
    <w:rsid w:val="00BD0798"/>
    <w:rsid w:val="00BD082D"/>
    <w:rsid w:val="00BD09FC"/>
    <w:rsid w:val="00BD0AE1"/>
    <w:rsid w:val="00BD0B76"/>
    <w:rsid w:val="00BD0C34"/>
    <w:rsid w:val="00BD10E4"/>
    <w:rsid w:val="00BD113A"/>
    <w:rsid w:val="00BD114F"/>
    <w:rsid w:val="00BD12EF"/>
    <w:rsid w:val="00BD1394"/>
    <w:rsid w:val="00BD1591"/>
    <w:rsid w:val="00BD1597"/>
    <w:rsid w:val="00BD1776"/>
    <w:rsid w:val="00BD1782"/>
    <w:rsid w:val="00BD1DC3"/>
    <w:rsid w:val="00BD1F0D"/>
    <w:rsid w:val="00BD213E"/>
    <w:rsid w:val="00BD2254"/>
    <w:rsid w:val="00BD22F8"/>
    <w:rsid w:val="00BD2529"/>
    <w:rsid w:val="00BD2697"/>
    <w:rsid w:val="00BD2961"/>
    <w:rsid w:val="00BD29CE"/>
    <w:rsid w:val="00BD3111"/>
    <w:rsid w:val="00BD33C1"/>
    <w:rsid w:val="00BD3518"/>
    <w:rsid w:val="00BD3635"/>
    <w:rsid w:val="00BD3982"/>
    <w:rsid w:val="00BD3D52"/>
    <w:rsid w:val="00BD3DF6"/>
    <w:rsid w:val="00BD3FD8"/>
    <w:rsid w:val="00BD40D2"/>
    <w:rsid w:val="00BD4183"/>
    <w:rsid w:val="00BD428B"/>
    <w:rsid w:val="00BD4787"/>
    <w:rsid w:val="00BD48C2"/>
    <w:rsid w:val="00BD4B04"/>
    <w:rsid w:val="00BD4E05"/>
    <w:rsid w:val="00BD4ED2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400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88E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D0B"/>
    <w:rsid w:val="00BE2F26"/>
    <w:rsid w:val="00BE2F28"/>
    <w:rsid w:val="00BE340C"/>
    <w:rsid w:val="00BE365E"/>
    <w:rsid w:val="00BE3C73"/>
    <w:rsid w:val="00BE3F08"/>
    <w:rsid w:val="00BE3F8B"/>
    <w:rsid w:val="00BE42BC"/>
    <w:rsid w:val="00BE454F"/>
    <w:rsid w:val="00BE48D0"/>
    <w:rsid w:val="00BE4947"/>
    <w:rsid w:val="00BE49E7"/>
    <w:rsid w:val="00BE4B69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7B1"/>
    <w:rsid w:val="00BF29BE"/>
    <w:rsid w:val="00BF2D13"/>
    <w:rsid w:val="00BF2D1C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C0D"/>
    <w:rsid w:val="00BF6FDA"/>
    <w:rsid w:val="00BF7257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0B7"/>
    <w:rsid w:val="00C011EB"/>
    <w:rsid w:val="00C0120C"/>
    <w:rsid w:val="00C013F0"/>
    <w:rsid w:val="00C015DB"/>
    <w:rsid w:val="00C015F2"/>
    <w:rsid w:val="00C016E0"/>
    <w:rsid w:val="00C018A0"/>
    <w:rsid w:val="00C01976"/>
    <w:rsid w:val="00C01CAE"/>
    <w:rsid w:val="00C0210D"/>
    <w:rsid w:val="00C021AE"/>
    <w:rsid w:val="00C02329"/>
    <w:rsid w:val="00C02337"/>
    <w:rsid w:val="00C0290F"/>
    <w:rsid w:val="00C02CB8"/>
    <w:rsid w:val="00C03053"/>
    <w:rsid w:val="00C03325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3DF"/>
    <w:rsid w:val="00C05631"/>
    <w:rsid w:val="00C05C20"/>
    <w:rsid w:val="00C061AA"/>
    <w:rsid w:val="00C06234"/>
    <w:rsid w:val="00C067AD"/>
    <w:rsid w:val="00C06814"/>
    <w:rsid w:val="00C069B9"/>
    <w:rsid w:val="00C06AA2"/>
    <w:rsid w:val="00C06ACE"/>
    <w:rsid w:val="00C06BE0"/>
    <w:rsid w:val="00C06EF9"/>
    <w:rsid w:val="00C06F5B"/>
    <w:rsid w:val="00C07075"/>
    <w:rsid w:val="00C07250"/>
    <w:rsid w:val="00C073F8"/>
    <w:rsid w:val="00C07549"/>
    <w:rsid w:val="00C07890"/>
    <w:rsid w:val="00C07E89"/>
    <w:rsid w:val="00C07E9E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0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3DA"/>
    <w:rsid w:val="00C1751B"/>
    <w:rsid w:val="00C175EC"/>
    <w:rsid w:val="00C1780D"/>
    <w:rsid w:val="00C17AB4"/>
    <w:rsid w:val="00C203A5"/>
    <w:rsid w:val="00C203B0"/>
    <w:rsid w:val="00C205E5"/>
    <w:rsid w:val="00C20C73"/>
    <w:rsid w:val="00C20C75"/>
    <w:rsid w:val="00C21500"/>
    <w:rsid w:val="00C2185A"/>
    <w:rsid w:val="00C21D2A"/>
    <w:rsid w:val="00C221C5"/>
    <w:rsid w:val="00C22555"/>
    <w:rsid w:val="00C226F3"/>
    <w:rsid w:val="00C22871"/>
    <w:rsid w:val="00C228F5"/>
    <w:rsid w:val="00C2295E"/>
    <w:rsid w:val="00C22B7C"/>
    <w:rsid w:val="00C22BBD"/>
    <w:rsid w:val="00C22C2A"/>
    <w:rsid w:val="00C23194"/>
    <w:rsid w:val="00C2349C"/>
    <w:rsid w:val="00C236C9"/>
    <w:rsid w:val="00C23749"/>
    <w:rsid w:val="00C23981"/>
    <w:rsid w:val="00C23D2A"/>
    <w:rsid w:val="00C23F62"/>
    <w:rsid w:val="00C24481"/>
    <w:rsid w:val="00C2452F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559"/>
    <w:rsid w:val="00C266B7"/>
    <w:rsid w:val="00C26780"/>
    <w:rsid w:val="00C267A0"/>
    <w:rsid w:val="00C267A7"/>
    <w:rsid w:val="00C267BD"/>
    <w:rsid w:val="00C26802"/>
    <w:rsid w:val="00C2684A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6F9"/>
    <w:rsid w:val="00C30842"/>
    <w:rsid w:val="00C3084E"/>
    <w:rsid w:val="00C308A8"/>
    <w:rsid w:val="00C308F8"/>
    <w:rsid w:val="00C31031"/>
    <w:rsid w:val="00C3152C"/>
    <w:rsid w:val="00C316C7"/>
    <w:rsid w:val="00C31975"/>
    <w:rsid w:val="00C31C0E"/>
    <w:rsid w:val="00C31C99"/>
    <w:rsid w:val="00C31EAC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51C"/>
    <w:rsid w:val="00C33A68"/>
    <w:rsid w:val="00C33AC1"/>
    <w:rsid w:val="00C33AC4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10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4EF"/>
    <w:rsid w:val="00C37693"/>
    <w:rsid w:val="00C376D9"/>
    <w:rsid w:val="00C3772E"/>
    <w:rsid w:val="00C37830"/>
    <w:rsid w:val="00C3796F"/>
    <w:rsid w:val="00C37D5E"/>
    <w:rsid w:val="00C37E5D"/>
    <w:rsid w:val="00C4021B"/>
    <w:rsid w:val="00C403BA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3E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65F"/>
    <w:rsid w:val="00C428EC"/>
    <w:rsid w:val="00C42A83"/>
    <w:rsid w:val="00C42BA5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08E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01F"/>
    <w:rsid w:val="00C506E0"/>
    <w:rsid w:val="00C5080C"/>
    <w:rsid w:val="00C50811"/>
    <w:rsid w:val="00C509B9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F7"/>
    <w:rsid w:val="00C52B1A"/>
    <w:rsid w:val="00C52CCA"/>
    <w:rsid w:val="00C52E8C"/>
    <w:rsid w:val="00C53473"/>
    <w:rsid w:val="00C53527"/>
    <w:rsid w:val="00C537AD"/>
    <w:rsid w:val="00C541D2"/>
    <w:rsid w:val="00C54429"/>
    <w:rsid w:val="00C5459E"/>
    <w:rsid w:val="00C545A8"/>
    <w:rsid w:val="00C54B6E"/>
    <w:rsid w:val="00C54DE1"/>
    <w:rsid w:val="00C54ED4"/>
    <w:rsid w:val="00C550C9"/>
    <w:rsid w:val="00C55338"/>
    <w:rsid w:val="00C557B2"/>
    <w:rsid w:val="00C55916"/>
    <w:rsid w:val="00C55951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BF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57E29"/>
    <w:rsid w:val="00C60081"/>
    <w:rsid w:val="00C600BD"/>
    <w:rsid w:val="00C602D0"/>
    <w:rsid w:val="00C607CF"/>
    <w:rsid w:val="00C60BCB"/>
    <w:rsid w:val="00C61067"/>
    <w:rsid w:val="00C610BA"/>
    <w:rsid w:val="00C615C8"/>
    <w:rsid w:val="00C61847"/>
    <w:rsid w:val="00C61893"/>
    <w:rsid w:val="00C62224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3FA"/>
    <w:rsid w:val="00C63875"/>
    <w:rsid w:val="00C638F0"/>
    <w:rsid w:val="00C63A17"/>
    <w:rsid w:val="00C63C36"/>
    <w:rsid w:val="00C63CAA"/>
    <w:rsid w:val="00C63D7C"/>
    <w:rsid w:val="00C63E3F"/>
    <w:rsid w:val="00C63EE3"/>
    <w:rsid w:val="00C63F8A"/>
    <w:rsid w:val="00C63FAE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789"/>
    <w:rsid w:val="00C668B6"/>
    <w:rsid w:val="00C66BBC"/>
    <w:rsid w:val="00C67146"/>
    <w:rsid w:val="00C673A0"/>
    <w:rsid w:val="00C674CA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5C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77E7A"/>
    <w:rsid w:val="00C8025A"/>
    <w:rsid w:val="00C80301"/>
    <w:rsid w:val="00C8056F"/>
    <w:rsid w:val="00C805C1"/>
    <w:rsid w:val="00C80BF9"/>
    <w:rsid w:val="00C80C85"/>
    <w:rsid w:val="00C80D11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2FD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B3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590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5C4"/>
    <w:rsid w:val="00C875D7"/>
    <w:rsid w:val="00C87768"/>
    <w:rsid w:val="00C87798"/>
    <w:rsid w:val="00C8782D"/>
    <w:rsid w:val="00C878BE"/>
    <w:rsid w:val="00C87ABC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451"/>
    <w:rsid w:val="00C915E4"/>
    <w:rsid w:val="00C916D9"/>
    <w:rsid w:val="00C916F3"/>
    <w:rsid w:val="00C917DF"/>
    <w:rsid w:val="00C91987"/>
    <w:rsid w:val="00C91A10"/>
    <w:rsid w:val="00C91B35"/>
    <w:rsid w:val="00C92501"/>
    <w:rsid w:val="00C92615"/>
    <w:rsid w:val="00C9278A"/>
    <w:rsid w:val="00C9296A"/>
    <w:rsid w:val="00C9408D"/>
    <w:rsid w:val="00C9421C"/>
    <w:rsid w:val="00C94449"/>
    <w:rsid w:val="00C944C6"/>
    <w:rsid w:val="00C947FA"/>
    <w:rsid w:val="00C94933"/>
    <w:rsid w:val="00C94AF3"/>
    <w:rsid w:val="00C94D13"/>
    <w:rsid w:val="00C94D35"/>
    <w:rsid w:val="00C94DBF"/>
    <w:rsid w:val="00C95113"/>
    <w:rsid w:val="00C9521C"/>
    <w:rsid w:val="00C95681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363"/>
    <w:rsid w:val="00C97413"/>
    <w:rsid w:val="00C97625"/>
    <w:rsid w:val="00C9775A"/>
    <w:rsid w:val="00C97AAA"/>
    <w:rsid w:val="00C97AB2"/>
    <w:rsid w:val="00C97D4A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B2"/>
    <w:rsid w:val="00CA1CDE"/>
    <w:rsid w:val="00CA1E61"/>
    <w:rsid w:val="00CA201E"/>
    <w:rsid w:val="00CA24BB"/>
    <w:rsid w:val="00CA2ED2"/>
    <w:rsid w:val="00CA2EE6"/>
    <w:rsid w:val="00CA3265"/>
    <w:rsid w:val="00CA347E"/>
    <w:rsid w:val="00CA34BF"/>
    <w:rsid w:val="00CA36E7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80"/>
    <w:rsid w:val="00CA61E0"/>
    <w:rsid w:val="00CA623A"/>
    <w:rsid w:val="00CA686F"/>
    <w:rsid w:val="00CA6970"/>
    <w:rsid w:val="00CA69BE"/>
    <w:rsid w:val="00CA6A11"/>
    <w:rsid w:val="00CA6B83"/>
    <w:rsid w:val="00CA6CC5"/>
    <w:rsid w:val="00CA6FA0"/>
    <w:rsid w:val="00CA6FC2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2C"/>
    <w:rsid w:val="00CB2581"/>
    <w:rsid w:val="00CB2598"/>
    <w:rsid w:val="00CB2968"/>
    <w:rsid w:val="00CB29C2"/>
    <w:rsid w:val="00CB2A40"/>
    <w:rsid w:val="00CB2AC8"/>
    <w:rsid w:val="00CB2B39"/>
    <w:rsid w:val="00CB2C0C"/>
    <w:rsid w:val="00CB2DE1"/>
    <w:rsid w:val="00CB2F57"/>
    <w:rsid w:val="00CB31ED"/>
    <w:rsid w:val="00CB32F7"/>
    <w:rsid w:val="00CB34D3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3D3"/>
    <w:rsid w:val="00CB55B5"/>
    <w:rsid w:val="00CB55BC"/>
    <w:rsid w:val="00CB5CE0"/>
    <w:rsid w:val="00CB5D86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5F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31D"/>
    <w:rsid w:val="00CC156F"/>
    <w:rsid w:val="00CC1943"/>
    <w:rsid w:val="00CC199C"/>
    <w:rsid w:val="00CC199F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609"/>
    <w:rsid w:val="00CC390F"/>
    <w:rsid w:val="00CC396B"/>
    <w:rsid w:val="00CC39B3"/>
    <w:rsid w:val="00CC3B8E"/>
    <w:rsid w:val="00CC3D44"/>
    <w:rsid w:val="00CC3D9C"/>
    <w:rsid w:val="00CC3E43"/>
    <w:rsid w:val="00CC4109"/>
    <w:rsid w:val="00CC417E"/>
    <w:rsid w:val="00CC41C6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D3D"/>
    <w:rsid w:val="00CC5F9F"/>
    <w:rsid w:val="00CC63D5"/>
    <w:rsid w:val="00CC65B9"/>
    <w:rsid w:val="00CC6743"/>
    <w:rsid w:val="00CC6887"/>
    <w:rsid w:val="00CC6AA0"/>
    <w:rsid w:val="00CC7396"/>
    <w:rsid w:val="00CC740A"/>
    <w:rsid w:val="00CC797B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C66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2E2"/>
    <w:rsid w:val="00CD4441"/>
    <w:rsid w:val="00CD4B4A"/>
    <w:rsid w:val="00CD4D4E"/>
    <w:rsid w:val="00CD4D51"/>
    <w:rsid w:val="00CD5045"/>
    <w:rsid w:val="00CD533F"/>
    <w:rsid w:val="00CD566D"/>
    <w:rsid w:val="00CD5699"/>
    <w:rsid w:val="00CD5878"/>
    <w:rsid w:val="00CD59F8"/>
    <w:rsid w:val="00CD5AB6"/>
    <w:rsid w:val="00CD5B25"/>
    <w:rsid w:val="00CD5B2E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DE8"/>
    <w:rsid w:val="00CD6E34"/>
    <w:rsid w:val="00CD6F3A"/>
    <w:rsid w:val="00CD731B"/>
    <w:rsid w:val="00CD7394"/>
    <w:rsid w:val="00CD76B0"/>
    <w:rsid w:val="00CD7777"/>
    <w:rsid w:val="00CD79F7"/>
    <w:rsid w:val="00CD7BDD"/>
    <w:rsid w:val="00CD7EF8"/>
    <w:rsid w:val="00CE020E"/>
    <w:rsid w:val="00CE0715"/>
    <w:rsid w:val="00CE0863"/>
    <w:rsid w:val="00CE08E9"/>
    <w:rsid w:val="00CE092B"/>
    <w:rsid w:val="00CE09AB"/>
    <w:rsid w:val="00CE0FB8"/>
    <w:rsid w:val="00CE0FEF"/>
    <w:rsid w:val="00CE10B4"/>
    <w:rsid w:val="00CE1747"/>
    <w:rsid w:val="00CE1A95"/>
    <w:rsid w:val="00CE1B8E"/>
    <w:rsid w:val="00CE1C46"/>
    <w:rsid w:val="00CE1CEC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052"/>
    <w:rsid w:val="00CE3288"/>
    <w:rsid w:val="00CE33B4"/>
    <w:rsid w:val="00CE3417"/>
    <w:rsid w:val="00CE3443"/>
    <w:rsid w:val="00CE35C1"/>
    <w:rsid w:val="00CE3964"/>
    <w:rsid w:val="00CE3AA6"/>
    <w:rsid w:val="00CE3ADE"/>
    <w:rsid w:val="00CE3D09"/>
    <w:rsid w:val="00CE40B3"/>
    <w:rsid w:val="00CE413D"/>
    <w:rsid w:val="00CE4770"/>
    <w:rsid w:val="00CE4781"/>
    <w:rsid w:val="00CE480B"/>
    <w:rsid w:val="00CE4D36"/>
    <w:rsid w:val="00CE4D79"/>
    <w:rsid w:val="00CE5355"/>
    <w:rsid w:val="00CE54D4"/>
    <w:rsid w:val="00CE55B0"/>
    <w:rsid w:val="00CE55BF"/>
    <w:rsid w:val="00CE56BD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2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34"/>
    <w:rsid w:val="00CF3CB9"/>
    <w:rsid w:val="00CF4097"/>
    <w:rsid w:val="00CF40D4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4F95"/>
    <w:rsid w:val="00CF55D5"/>
    <w:rsid w:val="00CF5A7E"/>
    <w:rsid w:val="00CF5C06"/>
    <w:rsid w:val="00CF5D28"/>
    <w:rsid w:val="00CF5E7F"/>
    <w:rsid w:val="00CF5FF9"/>
    <w:rsid w:val="00CF607D"/>
    <w:rsid w:val="00CF6516"/>
    <w:rsid w:val="00CF654E"/>
    <w:rsid w:val="00CF6773"/>
    <w:rsid w:val="00CF6C36"/>
    <w:rsid w:val="00CF6C71"/>
    <w:rsid w:val="00CF6CE7"/>
    <w:rsid w:val="00CF7316"/>
    <w:rsid w:val="00CF75BA"/>
    <w:rsid w:val="00CF7618"/>
    <w:rsid w:val="00CF7B2D"/>
    <w:rsid w:val="00CF7B61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4ED"/>
    <w:rsid w:val="00D02BE9"/>
    <w:rsid w:val="00D03100"/>
    <w:rsid w:val="00D0315A"/>
    <w:rsid w:val="00D03339"/>
    <w:rsid w:val="00D03435"/>
    <w:rsid w:val="00D03588"/>
    <w:rsid w:val="00D03913"/>
    <w:rsid w:val="00D03DF6"/>
    <w:rsid w:val="00D03EFC"/>
    <w:rsid w:val="00D03F5F"/>
    <w:rsid w:val="00D03F8F"/>
    <w:rsid w:val="00D04054"/>
    <w:rsid w:val="00D04218"/>
    <w:rsid w:val="00D0431B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74"/>
    <w:rsid w:val="00D062D1"/>
    <w:rsid w:val="00D0643A"/>
    <w:rsid w:val="00D06658"/>
    <w:rsid w:val="00D06689"/>
    <w:rsid w:val="00D06856"/>
    <w:rsid w:val="00D0688E"/>
    <w:rsid w:val="00D06A5F"/>
    <w:rsid w:val="00D06BC0"/>
    <w:rsid w:val="00D06D4D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C8D"/>
    <w:rsid w:val="00D11DD1"/>
    <w:rsid w:val="00D1200B"/>
    <w:rsid w:val="00D1210E"/>
    <w:rsid w:val="00D124F4"/>
    <w:rsid w:val="00D1270F"/>
    <w:rsid w:val="00D132B1"/>
    <w:rsid w:val="00D1341C"/>
    <w:rsid w:val="00D134FF"/>
    <w:rsid w:val="00D1375A"/>
    <w:rsid w:val="00D13763"/>
    <w:rsid w:val="00D13AFD"/>
    <w:rsid w:val="00D13FC2"/>
    <w:rsid w:val="00D142FF"/>
    <w:rsid w:val="00D14ACF"/>
    <w:rsid w:val="00D14C4B"/>
    <w:rsid w:val="00D14EB8"/>
    <w:rsid w:val="00D150AC"/>
    <w:rsid w:val="00D1527F"/>
    <w:rsid w:val="00D15652"/>
    <w:rsid w:val="00D1574F"/>
    <w:rsid w:val="00D158B2"/>
    <w:rsid w:val="00D1598B"/>
    <w:rsid w:val="00D1601B"/>
    <w:rsid w:val="00D1613A"/>
    <w:rsid w:val="00D161E2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71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1EF0"/>
    <w:rsid w:val="00D3207B"/>
    <w:rsid w:val="00D322B1"/>
    <w:rsid w:val="00D324C3"/>
    <w:rsid w:val="00D3252E"/>
    <w:rsid w:val="00D3265C"/>
    <w:rsid w:val="00D32782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E00"/>
    <w:rsid w:val="00D35EEB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18EA"/>
    <w:rsid w:val="00D41F36"/>
    <w:rsid w:val="00D4200B"/>
    <w:rsid w:val="00D4217A"/>
    <w:rsid w:val="00D42322"/>
    <w:rsid w:val="00D42678"/>
    <w:rsid w:val="00D429CF"/>
    <w:rsid w:val="00D42BFA"/>
    <w:rsid w:val="00D42D39"/>
    <w:rsid w:val="00D42DC2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64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9C0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BBF"/>
    <w:rsid w:val="00D52ECE"/>
    <w:rsid w:val="00D52F48"/>
    <w:rsid w:val="00D5306B"/>
    <w:rsid w:val="00D53154"/>
    <w:rsid w:val="00D531DE"/>
    <w:rsid w:val="00D5324B"/>
    <w:rsid w:val="00D53955"/>
    <w:rsid w:val="00D53F55"/>
    <w:rsid w:val="00D541F8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55E"/>
    <w:rsid w:val="00D55681"/>
    <w:rsid w:val="00D5589E"/>
    <w:rsid w:val="00D55CC3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45"/>
    <w:rsid w:val="00D65150"/>
    <w:rsid w:val="00D6515C"/>
    <w:rsid w:val="00D6534E"/>
    <w:rsid w:val="00D65660"/>
    <w:rsid w:val="00D6587F"/>
    <w:rsid w:val="00D65882"/>
    <w:rsid w:val="00D658A8"/>
    <w:rsid w:val="00D658AE"/>
    <w:rsid w:val="00D658D6"/>
    <w:rsid w:val="00D659E1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999"/>
    <w:rsid w:val="00D66BBD"/>
    <w:rsid w:val="00D66D20"/>
    <w:rsid w:val="00D66DE9"/>
    <w:rsid w:val="00D66E20"/>
    <w:rsid w:val="00D66F5F"/>
    <w:rsid w:val="00D6755E"/>
    <w:rsid w:val="00D67751"/>
    <w:rsid w:val="00D677D5"/>
    <w:rsid w:val="00D677DE"/>
    <w:rsid w:val="00D67ACD"/>
    <w:rsid w:val="00D67BD6"/>
    <w:rsid w:val="00D67F22"/>
    <w:rsid w:val="00D7051B"/>
    <w:rsid w:val="00D7068C"/>
    <w:rsid w:val="00D70D05"/>
    <w:rsid w:val="00D70D5E"/>
    <w:rsid w:val="00D715F9"/>
    <w:rsid w:val="00D7177E"/>
    <w:rsid w:val="00D71786"/>
    <w:rsid w:val="00D717A6"/>
    <w:rsid w:val="00D71A59"/>
    <w:rsid w:val="00D71D9C"/>
    <w:rsid w:val="00D71F00"/>
    <w:rsid w:val="00D721D6"/>
    <w:rsid w:val="00D722A0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53D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66E"/>
    <w:rsid w:val="00D809E6"/>
    <w:rsid w:val="00D80B10"/>
    <w:rsid w:val="00D80DC2"/>
    <w:rsid w:val="00D80E7F"/>
    <w:rsid w:val="00D80F54"/>
    <w:rsid w:val="00D80FDA"/>
    <w:rsid w:val="00D81054"/>
    <w:rsid w:val="00D810B4"/>
    <w:rsid w:val="00D8117F"/>
    <w:rsid w:val="00D81802"/>
    <w:rsid w:val="00D81980"/>
    <w:rsid w:val="00D81ED6"/>
    <w:rsid w:val="00D81F3C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E8F"/>
    <w:rsid w:val="00D8301A"/>
    <w:rsid w:val="00D83170"/>
    <w:rsid w:val="00D83235"/>
    <w:rsid w:val="00D8324C"/>
    <w:rsid w:val="00D83250"/>
    <w:rsid w:val="00D8340B"/>
    <w:rsid w:val="00D83482"/>
    <w:rsid w:val="00D835D3"/>
    <w:rsid w:val="00D8362E"/>
    <w:rsid w:val="00D838F0"/>
    <w:rsid w:val="00D83983"/>
    <w:rsid w:val="00D83AFA"/>
    <w:rsid w:val="00D83D25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36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187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4FF"/>
    <w:rsid w:val="00D9156D"/>
    <w:rsid w:val="00D91908"/>
    <w:rsid w:val="00D91DB5"/>
    <w:rsid w:val="00D91F91"/>
    <w:rsid w:val="00D9211F"/>
    <w:rsid w:val="00D92197"/>
    <w:rsid w:val="00D926B7"/>
    <w:rsid w:val="00D92B3D"/>
    <w:rsid w:val="00D92F09"/>
    <w:rsid w:val="00D92F0F"/>
    <w:rsid w:val="00D930E9"/>
    <w:rsid w:val="00D931F6"/>
    <w:rsid w:val="00D93469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47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A5C"/>
    <w:rsid w:val="00DA2C7D"/>
    <w:rsid w:val="00DA2DE2"/>
    <w:rsid w:val="00DA3137"/>
    <w:rsid w:val="00DA3361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6FB"/>
    <w:rsid w:val="00DA5747"/>
    <w:rsid w:val="00DA5827"/>
    <w:rsid w:val="00DA5844"/>
    <w:rsid w:val="00DA5C88"/>
    <w:rsid w:val="00DA5E1A"/>
    <w:rsid w:val="00DA61D9"/>
    <w:rsid w:val="00DA647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9A2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A61"/>
    <w:rsid w:val="00DB2B5D"/>
    <w:rsid w:val="00DB2B77"/>
    <w:rsid w:val="00DB2BEE"/>
    <w:rsid w:val="00DB2C78"/>
    <w:rsid w:val="00DB313B"/>
    <w:rsid w:val="00DB3172"/>
    <w:rsid w:val="00DB31E4"/>
    <w:rsid w:val="00DB3466"/>
    <w:rsid w:val="00DB3479"/>
    <w:rsid w:val="00DB356A"/>
    <w:rsid w:val="00DB35A3"/>
    <w:rsid w:val="00DB368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A30"/>
    <w:rsid w:val="00DB6BC9"/>
    <w:rsid w:val="00DB6C86"/>
    <w:rsid w:val="00DB6FCE"/>
    <w:rsid w:val="00DB701E"/>
    <w:rsid w:val="00DB741D"/>
    <w:rsid w:val="00DB78A9"/>
    <w:rsid w:val="00DB7ECA"/>
    <w:rsid w:val="00DC018A"/>
    <w:rsid w:val="00DC01FD"/>
    <w:rsid w:val="00DC02D3"/>
    <w:rsid w:val="00DC038A"/>
    <w:rsid w:val="00DC0542"/>
    <w:rsid w:val="00DC0C15"/>
    <w:rsid w:val="00DC0F3E"/>
    <w:rsid w:val="00DC0FB7"/>
    <w:rsid w:val="00DC100A"/>
    <w:rsid w:val="00DC110B"/>
    <w:rsid w:val="00DC120B"/>
    <w:rsid w:val="00DC13C9"/>
    <w:rsid w:val="00DC157D"/>
    <w:rsid w:val="00DC15F7"/>
    <w:rsid w:val="00DC1747"/>
    <w:rsid w:val="00DC199A"/>
    <w:rsid w:val="00DC1A30"/>
    <w:rsid w:val="00DC1BA4"/>
    <w:rsid w:val="00DC216C"/>
    <w:rsid w:val="00DC2307"/>
    <w:rsid w:val="00DC23A2"/>
    <w:rsid w:val="00DC2785"/>
    <w:rsid w:val="00DC2BD7"/>
    <w:rsid w:val="00DC2E73"/>
    <w:rsid w:val="00DC2E84"/>
    <w:rsid w:val="00DC2EF6"/>
    <w:rsid w:val="00DC2FA5"/>
    <w:rsid w:val="00DC330E"/>
    <w:rsid w:val="00DC3332"/>
    <w:rsid w:val="00DC346E"/>
    <w:rsid w:val="00DC357F"/>
    <w:rsid w:val="00DC35D4"/>
    <w:rsid w:val="00DC3710"/>
    <w:rsid w:val="00DC3CA6"/>
    <w:rsid w:val="00DC3E40"/>
    <w:rsid w:val="00DC4159"/>
    <w:rsid w:val="00DC423A"/>
    <w:rsid w:val="00DC44A8"/>
    <w:rsid w:val="00DC44C1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B40"/>
    <w:rsid w:val="00DC6D23"/>
    <w:rsid w:val="00DC717E"/>
    <w:rsid w:val="00DC73C5"/>
    <w:rsid w:val="00DC743A"/>
    <w:rsid w:val="00DC758A"/>
    <w:rsid w:val="00DC76FB"/>
    <w:rsid w:val="00DC7787"/>
    <w:rsid w:val="00DC7B91"/>
    <w:rsid w:val="00DC7C94"/>
    <w:rsid w:val="00DC7FE1"/>
    <w:rsid w:val="00DD0094"/>
    <w:rsid w:val="00DD0195"/>
    <w:rsid w:val="00DD01AA"/>
    <w:rsid w:val="00DD029B"/>
    <w:rsid w:val="00DD0641"/>
    <w:rsid w:val="00DD0A6D"/>
    <w:rsid w:val="00DD0E44"/>
    <w:rsid w:val="00DD106E"/>
    <w:rsid w:val="00DD10AE"/>
    <w:rsid w:val="00DD116B"/>
    <w:rsid w:val="00DD12F2"/>
    <w:rsid w:val="00DD1621"/>
    <w:rsid w:val="00DD1639"/>
    <w:rsid w:val="00DD19EC"/>
    <w:rsid w:val="00DD1A47"/>
    <w:rsid w:val="00DD1FDC"/>
    <w:rsid w:val="00DD22B2"/>
    <w:rsid w:val="00DD2378"/>
    <w:rsid w:val="00DD245E"/>
    <w:rsid w:val="00DD2564"/>
    <w:rsid w:val="00DD27BB"/>
    <w:rsid w:val="00DD2833"/>
    <w:rsid w:val="00DD2B56"/>
    <w:rsid w:val="00DD3171"/>
    <w:rsid w:val="00DD372F"/>
    <w:rsid w:val="00DD3734"/>
    <w:rsid w:val="00DD373E"/>
    <w:rsid w:val="00DD3819"/>
    <w:rsid w:val="00DD3C9F"/>
    <w:rsid w:val="00DD3FEE"/>
    <w:rsid w:val="00DD411E"/>
    <w:rsid w:val="00DD4427"/>
    <w:rsid w:val="00DD48C7"/>
    <w:rsid w:val="00DD48D9"/>
    <w:rsid w:val="00DD4904"/>
    <w:rsid w:val="00DD4A31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D9E"/>
    <w:rsid w:val="00DD7E84"/>
    <w:rsid w:val="00DD7F58"/>
    <w:rsid w:val="00DE050E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42B"/>
    <w:rsid w:val="00DE247B"/>
    <w:rsid w:val="00DE24E9"/>
    <w:rsid w:val="00DE25C9"/>
    <w:rsid w:val="00DE29C7"/>
    <w:rsid w:val="00DE2A5B"/>
    <w:rsid w:val="00DE2AD7"/>
    <w:rsid w:val="00DE2DBE"/>
    <w:rsid w:val="00DE31C1"/>
    <w:rsid w:val="00DE34AA"/>
    <w:rsid w:val="00DE391B"/>
    <w:rsid w:val="00DE3AF9"/>
    <w:rsid w:val="00DE4564"/>
    <w:rsid w:val="00DE4668"/>
    <w:rsid w:val="00DE4CBC"/>
    <w:rsid w:val="00DE593B"/>
    <w:rsid w:val="00DE5A14"/>
    <w:rsid w:val="00DE5AC1"/>
    <w:rsid w:val="00DE5B41"/>
    <w:rsid w:val="00DE5D92"/>
    <w:rsid w:val="00DE5E71"/>
    <w:rsid w:val="00DE60B3"/>
    <w:rsid w:val="00DE63C1"/>
    <w:rsid w:val="00DE699A"/>
    <w:rsid w:val="00DE6AF4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6A1"/>
    <w:rsid w:val="00DF1771"/>
    <w:rsid w:val="00DF1835"/>
    <w:rsid w:val="00DF1909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3FB2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6F19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0B48"/>
    <w:rsid w:val="00E00E06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218"/>
    <w:rsid w:val="00E035A8"/>
    <w:rsid w:val="00E03AA6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168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3D0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AF6"/>
    <w:rsid w:val="00E15D69"/>
    <w:rsid w:val="00E15D6E"/>
    <w:rsid w:val="00E15E1B"/>
    <w:rsid w:val="00E15E63"/>
    <w:rsid w:val="00E15FAF"/>
    <w:rsid w:val="00E15FC9"/>
    <w:rsid w:val="00E15FE0"/>
    <w:rsid w:val="00E16126"/>
    <w:rsid w:val="00E1615B"/>
    <w:rsid w:val="00E161A5"/>
    <w:rsid w:val="00E16508"/>
    <w:rsid w:val="00E16614"/>
    <w:rsid w:val="00E166C1"/>
    <w:rsid w:val="00E1689F"/>
    <w:rsid w:val="00E16B03"/>
    <w:rsid w:val="00E16C66"/>
    <w:rsid w:val="00E16CAC"/>
    <w:rsid w:val="00E17259"/>
    <w:rsid w:val="00E176A5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67A"/>
    <w:rsid w:val="00E218E3"/>
    <w:rsid w:val="00E21F58"/>
    <w:rsid w:val="00E2229E"/>
    <w:rsid w:val="00E22312"/>
    <w:rsid w:val="00E22680"/>
    <w:rsid w:val="00E22B93"/>
    <w:rsid w:val="00E22DDD"/>
    <w:rsid w:val="00E22F85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0C7"/>
    <w:rsid w:val="00E25241"/>
    <w:rsid w:val="00E2529E"/>
    <w:rsid w:val="00E25329"/>
    <w:rsid w:val="00E253FE"/>
    <w:rsid w:val="00E2558C"/>
    <w:rsid w:val="00E258AB"/>
    <w:rsid w:val="00E258BF"/>
    <w:rsid w:val="00E25A83"/>
    <w:rsid w:val="00E25B81"/>
    <w:rsid w:val="00E2644E"/>
    <w:rsid w:val="00E265CD"/>
    <w:rsid w:val="00E26B3B"/>
    <w:rsid w:val="00E26D32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0FD"/>
    <w:rsid w:val="00E362B6"/>
    <w:rsid w:val="00E3656E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1D"/>
    <w:rsid w:val="00E400F4"/>
    <w:rsid w:val="00E40271"/>
    <w:rsid w:val="00E40686"/>
    <w:rsid w:val="00E4079E"/>
    <w:rsid w:val="00E408BC"/>
    <w:rsid w:val="00E408D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2EFA"/>
    <w:rsid w:val="00E43026"/>
    <w:rsid w:val="00E43176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200"/>
    <w:rsid w:val="00E45831"/>
    <w:rsid w:val="00E45962"/>
    <w:rsid w:val="00E45BBF"/>
    <w:rsid w:val="00E45C79"/>
    <w:rsid w:val="00E46268"/>
    <w:rsid w:val="00E4637D"/>
    <w:rsid w:val="00E4675B"/>
    <w:rsid w:val="00E468B6"/>
    <w:rsid w:val="00E46910"/>
    <w:rsid w:val="00E46E62"/>
    <w:rsid w:val="00E471C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16F"/>
    <w:rsid w:val="00E515F7"/>
    <w:rsid w:val="00E5169C"/>
    <w:rsid w:val="00E516D0"/>
    <w:rsid w:val="00E51896"/>
    <w:rsid w:val="00E51B2D"/>
    <w:rsid w:val="00E51B8A"/>
    <w:rsid w:val="00E51BBE"/>
    <w:rsid w:val="00E51C21"/>
    <w:rsid w:val="00E51CD0"/>
    <w:rsid w:val="00E51F03"/>
    <w:rsid w:val="00E51F4B"/>
    <w:rsid w:val="00E51F5B"/>
    <w:rsid w:val="00E5214C"/>
    <w:rsid w:val="00E521E0"/>
    <w:rsid w:val="00E522C3"/>
    <w:rsid w:val="00E52531"/>
    <w:rsid w:val="00E52AE0"/>
    <w:rsid w:val="00E52D22"/>
    <w:rsid w:val="00E52EC5"/>
    <w:rsid w:val="00E534A6"/>
    <w:rsid w:val="00E534DA"/>
    <w:rsid w:val="00E5358B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5B6A"/>
    <w:rsid w:val="00E55FA8"/>
    <w:rsid w:val="00E562A6"/>
    <w:rsid w:val="00E5632B"/>
    <w:rsid w:val="00E567E9"/>
    <w:rsid w:val="00E56DFC"/>
    <w:rsid w:val="00E574BC"/>
    <w:rsid w:val="00E57545"/>
    <w:rsid w:val="00E57818"/>
    <w:rsid w:val="00E57976"/>
    <w:rsid w:val="00E57B9E"/>
    <w:rsid w:val="00E57DB7"/>
    <w:rsid w:val="00E57F0C"/>
    <w:rsid w:val="00E600A1"/>
    <w:rsid w:val="00E60105"/>
    <w:rsid w:val="00E602B8"/>
    <w:rsid w:val="00E6033D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1F15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ED"/>
    <w:rsid w:val="00E6438C"/>
    <w:rsid w:val="00E643CA"/>
    <w:rsid w:val="00E64778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08"/>
    <w:rsid w:val="00E662CB"/>
    <w:rsid w:val="00E66385"/>
    <w:rsid w:val="00E66721"/>
    <w:rsid w:val="00E66C56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0B3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45B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CBB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0F3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DCF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04A"/>
    <w:rsid w:val="00E86164"/>
    <w:rsid w:val="00E8619A"/>
    <w:rsid w:val="00E86456"/>
    <w:rsid w:val="00E866EA"/>
    <w:rsid w:val="00E868E4"/>
    <w:rsid w:val="00E86BF2"/>
    <w:rsid w:val="00E8735B"/>
    <w:rsid w:val="00E8746C"/>
    <w:rsid w:val="00E87650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4E0"/>
    <w:rsid w:val="00E9152C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81"/>
    <w:rsid w:val="00E921E9"/>
    <w:rsid w:val="00E9240E"/>
    <w:rsid w:val="00E925AB"/>
    <w:rsid w:val="00E925CC"/>
    <w:rsid w:val="00E92622"/>
    <w:rsid w:val="00E929A5"/>
    <w:rsid w:val="00E92AD0"/>
    <w:rsid w:val="00E92F7D"/>
    <w:rsid w:val="00E92FE3"/>
    <w:rsid w:val="00E9351A"/>
    <w:rsid w:val="00E937B8"/>
    <w:rsid w:val="00E938A0"/>
    <w:rsid w:val="00E93E88"/>
    <w:rsid w:val="00E93EA6"/>
    <w:rsid w:val="00E93EB0"/>
    <w:rsid w:val="00E93F0D"/>
    <w:rsid w:val="00E93F64"/>
    <w:rsid w:val="00E94145"/>
    <w:rsid w:val="00E947ED"/>
    <w:rsid w:val="00E948B6"/>
    <w:rsid w:val="00E94E5C"/>
    <w:rsid w:val="00E94F7F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9DB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97AF9"/>
    <w:rsid w:val="00E97C7E"/>
    <w:rsid w:val="00EA00F7"/>
    <w:rsid w:val="00EA03DB"/>
    <w:rsid w:val="00EA05D1"/>
    <w:rsid w:val="00EA06EA"/>
    <w:rsid w:val="00EA06F1"/>
    <w:rsid w:val="00EA08A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8A"/>
    <w:rsid w:val="00EA2597"/>
    <w:rsid w:val="00EA2601"/>
    <w:rsid w:val="00EA26E6"/>
    <w:rsid w:val="00EA272A"/>
    <w:rsid w:val="00EA29A0"/>
    <w:rsid w:val="00EA2FDC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1B4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C8E"/>
    <w:rsid w:val="00EA5D61"/>
    <w:rsid w:val="00EA5E64"/>
    <w:rsid w:val="00EA6230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4DB"/>
    <w:rsid w:val="00EA75B5"/>
    <w:rsid w:val="00EA760C"/>
    <w:rsid w:val="00EA769D"/>
    <w:rsid w:val="00EA7C97"/>
    <w:rsid w:val="00EB00E0"/>
    <w:rsid w:val="00EB072B"/>
    <w:rsid w:val="00EB073A"/>
    <w:rsid w:val="00EB07EE"/>
    <w:rsid w:val="00EB0847"/>
    <w:rsid w:val="00EB08AC"/>
    <w:rsid w:val="00EB08EB"/>
    <w:rsid w:val="00EB08FA"/>
    <w:rsid w:val="00EB0968"/>
    <w:rsid w:val="00EB09CD"/>
    <w:rsid w:val="00EB09D7"/>
    <w:rsid w:val="00EB0A6D"/>
    <w:rsid w:val="00EB0C64"/>
    <w:rsid w:val="00EB0DEA"/>
    <w:rsid w:val="00EB1347"/>
    <w:rsid w:val="00EB13E4"/>
    <w:rsid w:val="00EB161E"/>
    <w:rsid w:val="00EB1865"/>
    <w:rsid w:val="00EB1E49"/>
    <w:rsid w:val="00EB214E"/>
    <w:rsid w:val="00EB2589"/>
    <w:rsid w:val="00EB2883"/>
    <w:rsid w:val="00EB2A0C"/>
    <w:rsid w:val="00EB2DE8"/>
    <w:rsid w:val="00EB2EBB"/>
    <w:rsid w:val="00EB33EC"/>
    <w:rsid w:val="00EB347A"/>
    <w:rsid w:val="00EB36DA"/>
    <w:rsid w:val="00EB36ED"/>
    <w:rsid w:val="00EB3778"/>
    <w:rsid w:val="00EB38F8"/>
    <w:rsid w:val="00EB39FC"/>
    <w:rsid w:val="00EB3A70"/>
    <w:rsid w:val="00EB3D96"/>
    <w:rsid w:val="00EB420B"/>
    <w:rsid w:val="00EB42F8"/>
    <w:rsid w:val="00EB43BD"/>
    <w:rsid w:val="00EB4536"/>
    <w:rsid w:val="00EB468C"/>
    <w:rsid w:val="00EB494C"/>
    <w:rsid w:val="00EB498B"/>
    <w:rsid w:val="00EB49ED"/>
    <w:rsid w:val="00EB4CC6"/>
    <w:rsid w:val="00EB4E29"/>
    <w:rsid w:val="00EB535B"/>
    <w:rsid w:val="00EB5388"/>
    <w:rsid w:val="00EB5396"/>
    <w:rsid w:val="00EB55D4"/>
    <w:rsid w:val="00EB5968"/>
    <w:rsid w:val="00EB59AA"/>
    <w:rsid w:val="00EB5C05"/>
    <w:rsid w:val="00EB5CA7"/>
    <w:rsid w:val="00EB5E7B"/>
    <w:rsid w:val="00EB5F88"/>
    <w:rsid w:val="00EB5FA4"/>
    <w:rsid w:val="00EB602A"/>
    <w:rsid w:val="00EB6161"/>
    <w:rsid w:val="00EB619A"/>
    <w:rsid w:val="00EB6436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8DD"/>
    <w:rsid w:val="00EC291B"/>
    <w:rsid w:val="00EC2AB9"/>
    <w:rsid w:val="00EC2B10"/>
    <w:rsid w:val="00EC2B47"/>
    <w:rsid w:val="00EC2D43"/>
    <w:rsid w:val="00EC2DB6"/>
    <w:rsid w:val="00EC2E72"/>
    <w:rsid w:val="00EC2ED6"/>
    <w:rsid w:val="00EC31DD"/>
    <w:rsid w:val="00EC3367"/>
    <w:rsid w:val="00EC3581"/>
    <w:rsid w:val="00EC35A5"/>
    <w:rsid w:val="00EC39E2"/>
    <w:rsid w:val="00EC3AEA"/>
    <w:rsid w:val="00EC3C3C"/>
    <w:rsid w:val="00EC3DDC"/>
    <w:rsid w:val="00EC3EF5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19D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C7FAA"/>
    <w:rsid w:val="00ED01A9"/>
    <w:rsid w:val="00ED0231"/>
    <w:rsid w:val="00ED02DD"/>
    <w:rsid w:val="00ED04A4"/>
    <w:rsid w:val="00ED0607"/>
    <w:rsid w:val="00ED0617"/>
    <w:rsid w:val="00ED07D2"/>
    <w:rsid w:val="00ED08AE"/>
    <w:rsid w:val="00ED0AF4"/>
    <w:rsid w:val="00ED0B4E"/>
    <w:rsid w:val="00ED0E63"/>
    <w:rsid w:val="00ED11E8"/>
    <w:rsid w:val="00ED123A"/>
    <w:rsid w:val="00ED1261"/>
    <w:rsid w:val="00ED148B"/>
    <w:rsid w:val="00ED187A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A8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11"/>
    <w:rsid w:val="00ED5874"/>
    <w:rsid w:val="00ED588F"/>
    <w:rsid w:val="00ED5916"/>
    <w:rsid w:val="00ED5C02"/>
    <w:rsid w:val="00ED5F69"/>
    <w:rsid w:val="00ED6438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151"/>
    <w:rsid w:val="00EE028A"/>
    <w:rsid w:val="00EE0B8C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303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EB0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C5"/>
    <w:rsid w:val="00EF0DD2"/>
    <w:rsid w:val="00EF0F64"/>
    <w:rsid w:val="00EF101A"/>
    <w:rsid w:val="00EF103A"/>
    <w:rsid w:val="00EF12A1"/>
    <w:rsid w:val="00EF162F"/>
    <w:rsid w:val="00EF1A40"/>
    <w:rsid w:val="00EF1B06"/>
    <w:rsid w:val="00EF1BD2"/>
    <w:rsid w:val="00EF1D37"/>
    <w:rsid w:val="00EF1E8C"/>
    <w:rsid w:val="00EF1E97"/>
    <w:rsid w:val="00EF1F3C"/>
    <w:rsid w:val="00EF20BF"/>
    <w:rsid w:val="00EF22E8"/>
    <w:rsid w:val="00EF2333"/>
    <w:rsid w:val="00EF23AC"/>
    <w:rsid w:val="00EF25D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CBA"/>
    <w:rsid w:val="00EF4E01"/>
    <w:rsid w:val="00EF4E1B"/>
    <w:rsid w:val="00EF5135"/>
    <w:rsid w:val="00EF51BB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79F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376"/>
    <w:rsid w:val="00F00650"/>
    <w:rsid w:val="00F00887"/>
    <w:rsid w:val="00F00B88"/>
    <w:rsid w:val="00F00CBC"/>
    <w:rsid w:val="00F00D07"/>
    <w:rsid w:val="00F00E00"/>
    <w:rsid w:val="00F00F67"/>
    <w:rsid w:val="00F0116A"/>
    <w:rsid w:val="00F01224"/>
    <w:rsid w:val="00F014B8"/>
    <w:rsid w:val="00F014EF"/>
    <w:rsid w:val="00F01A23"/>
    <w:rsid w:val="00F01ADE"/>
    <w:rsid w:val="00F01B40"/>
    <w:rsid w:val="00F01B90"/>
    <w:rsid w:val="00F01C46"/>
    <w:rsid w:val="00F01EF5"/>
    <w:rsid w:val="00F01F0F"/>
    <w:rsid w:val="00F01F5F"/>
    <w:rsid w:val="00F02008"/>
    <w:rsid w:val="00F02375"/>
    <w:rsid w:val="00F023E8"/>
    <w:rsid w:val="00F0272C"/>
    <w:rsid w:val="00F0298E"/>
    <w:rsid w:val="00F02CA3"/>
    <w:rsid w:val="00F02CAF"/>
    <w:rsid w:val="00F02DAF"/>
    <w:rsid w:val="00F02E24"/>
    <w:rsid w:val="00F0316E"/>
    <w:rsid w:val="00F03246"/>
    <w:rsid w:val="00F03324"/>
    <w:rsid w:val="00F0345E"/>
    <w:rsid w:val="00F03562"/>
    <w:rsid w:val="00F037FE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780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589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010"/>
    <w:rsid w:val="00F17191"/>
    <w:rsid w:val="00F171BF"/>
    <w:rsid w:val="00F172B1"/>
    <w:rsid w:val="00F17649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13"/>
    <w:rsid w:val="00F20C2B"/>
    <w:rsid w:val="00F2107A"/>
    <w:rsid w:val="00F210E2"/>
    <w:rsid w:val="00F21135"/>
    <w:rsid w:val="00F21220"/>
    <w:rsid w:val="00F2142F"/>
    <w:rsid w:val="00F2157E"/>
    <w:rsid w:val="00F219CA"/>
    <w:rsid w:val="00F21AD9"/>
    <w:rsid w:val="00F21ADB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30"/>
    <w:rsid w:val="00F25D7C"/>
    <w:rsid w:val="00F25ED2"/>
    <w:rsid w:val="00F25FE9"/>
    <w:rsid w:val="00F2616E"/>
    <w:rsid w:val="00F2619E"/>
    <w:rsid w:val="00F265D0"/>
    <w:rsid w:val="00F266C1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20D"/>
    <w:rsid w:val="00F30B07"/>
    <w:rsid w:val="00F30DAF"/>
    <w:rsid w:val="00F30F49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491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0EA"/>
    <w:rsid w:val="00F3722D"/>
    <w:rsid w:val="00F37370"/>
    <w:rsid w:val="00F37426"/>
    <w:rsid w:val="00F37590"/>
    <w:rsid w:val="00F37598"/>
    <w:rsid w:val="00F37A8D"/>
    <w:rsid w:val="00F37BCA"/>
    <w:rsid w:val="00F37C25"/>
    <w:rsid w:val="00F37E36"/>
    <w:rsid w:val="00F4013A"/>
    <w:rsid w:val="00F4024D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226"/>
    <w:rsid w:val="00F4243F"/>
    <w:rsid w:val="00F42471"/>
    <w:rsid w:val="00F427E1"/>
    <w:rsid w:val="00F42896"/>
    <w:rsid w:val="00F42BB9"/>
    <w:rsid w:val="00F42BC0"/>
    <w:rsid w:val="00F4312A"/>
    <w:rsid w:val="00F433AB"/>
    <w:rsid w:val="00F43609"/>
    <w:rsid w:val="00F4391E"/>
    <w:rsid w:val="00F43ACD"/>
    <w:rsid w:val="00F43ACF"/>
    <w:rsid w:val="00F43BBB"/>
    <w:rsid w:val="00F43C3E"/>
    <w:rsid w:val="00F43D47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6E68"/>
    <w:rsid w:val="00F47280"/>
    <w:rsid w:val="00F4750A"/>
    <w:rsid w:val="00F475AF"/>
    <w:rsid w:val="00F477A7"/>
    <w:rsid w:val="00F479EA"/>
    <w:rsid w:val="00F47BF4"/>
    <w:rsid w:val="00F47C1C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DB9"/>
    <w:rsid w:val="00F51E30"/>
    <w:rsid w:val="00F51F8A"/>
    <w:rsid w:val="00F51FAF"/>
    <w:rsid w:val="00F520F5"/>
    <w:rsid w:val="00F523E7"/>
    <w:rsid w:val="00F525F6"/>
    <w:rsid w:val="00F527DB"/>
    <w:rsid w:val="00F52BE1"/>
    <w:rsid w:val="00F52CF2"/>
    <w:rsid w:val="00F5317A"/>
    <w:rsid w:val="00F532DC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6DE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8AA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490"/>
    <w:rsid w:val="00F627E9"/>
    <w:rsid w:val="00F627FE"/>
    <w:rsid w:val="00F62897"/>
    <w:rsid w:val="00F62B53"/>
    <w:rsid w:val="00F62C86"/>
    <w:rsid w:val="00F62C99"/>
    <w:rsid w:val="00F62CBF"/>
    <w:rsid w:val="00F62DB1"/>
    <w:rsid w:val="00F63460"/>
    <w:rsid w:val="00F634F4"/>
    <w:rsid w:val="00F63682"/>
    <w:rsid w:val="00F637B4"/>
    <w:rsid w:val="00F638FC"/>
    <w:rsid w:val="00F6398E"/>
    <w:rsid w:val="00F63D1E"/>
    <w:rsid w:val="00F63E13"/>
    <w:rsid w:val="00F63FF6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B50"/>
    <w:rsid w:val="00F65D47"/>
    <w:rsid w:val="00F65E8D"/>
    <w:rsid w:val="00F65EEE"/>
    <w:rsid w:val="00F66492"/>
    <w:rsid w:val="00F664E9"/>
    <w:rsid w:val="00F665CE"/>
    <w:rsid w:val="00F66838"/>
    <w:rsid w:val="00F66D2F"/>
    <w:rsid w:val="00F66D76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258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04"/>
    <w:rsid w:val="00F75B60"/>
    <w:rsid w:val="00F75DEB"/>
    <w:rsid w:val="00F75EA0"/>
    <w:rsid w:val="00F75FF6"/>
    <w:rsid w:val="00F762D7"/>
    <w:rsid w:val="00F7689F"/>
    <w:rsid w:val="00F76952"/>
    <w:rsid w:val="00F7696F"/>
    <w:rsid w:val="00F769FC"/>
    <w:rsid w:val="00F76CCA"/>
    <w:rsid w:val="00F76E41"/>
    <w:rsid w:val="00F771A2"/>
    <w:rsid w:val="00F774AC"/>
    <w:rsid w:val="00F775DC"/>
    <w:rsid w:val="00F7764D"/>
    <w:rsid w:val="00F7798D"/>
    <w:rsid w:val="00F77A00"/>
    <w:rsid w:val="00F77E91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1A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9DA"/>
    <w:rsid w:val="00F92B4A"/>
    <w:rsid w:val="00F92BF5"/>
    <w:rsid w:val="00F92C9B"/>
    <w:rsid w:val="00F93124"/>
    <w:rsid w:val="00F9335E"/>
    <w:rsid w:val="00F937D3"/>
    <w:rsid w:val="00F93807"/>
    <w:rsid w:val="00F9381A"/>
    <w:rsid w:val="00F93A2C"/>
    <w:rsid w:val="00F93B8A"/>
    <w:rsid w:val="00F93D00"/>
    <w:rsid w:val="00F94087"/>
    <w:rsid w:val="00F94113"/>
    <w:rsid w:val="00F9415C"/>
    <w:rsid w:val="00F9415D"/>
    <w:rsid w:val="00F9434A"/>
    <w:rsid w:val="00F94370"/>
    <w:rsid w:val="00F9451B"/>
    <w:rsid w:val="00F94625"/>
    <w:rsid w:val="00F94727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912"/>
    <w:rsid w:val="00F95A36"/>
    <w:rsid w:val="00F95B3F"/>
    <w:rsid w:val="00F95BEF"/>
    <w:rsid w:val="00F9606C"/>
    <w:rsid w:val="00F960EE"/>
    <w:rsid w:val="00F967AA"/>
    <w:rsid w:val="00F9684A"/>
    <w:rsid w:val="00F968BA"/>
    <w:rsid w:val="00F96AEA"/>
    <w:rsid w:val="00F96DCE"/>
    <w:rsid w:val="00F96EAD"/>
    <w:rsid w:val="00F970D3"/>
    <w:rsid w:val="00F97319"/>
    <w:rsid w:val="00F9732D"/>
    <w:rsid w:val="00F975EB"/>
    <w:rsid w:val="00F97809"/>
    <w:rsid w:val="00F979B7"/>
    <w:rsid w:val="00FA0032"/>
    <w:rsid w:val="00FA0299"/>
    <w:rsid w:val="00FA032B"/>
    <w:rsid w:val="00FA06E6"/>
    <w:rsid w:val="00FA0782"/>
    <w:rsid w:val="00FA07B0"/>
    <w:rsid w:val="00FA0807"/>
    <w:rsid w:val="00FA0895"/>
    <w:rsid w:val="00FA0C78"/>
    <w:rsid w:val="00FA0EB8"/>
    <w:rsid w:val="00FA118E"/>
    <w:rsid w:val="00FA1345"/>
    <w:rsid w:val="00FA13FB"/>
    <w:rsid w:val="00FA14B7"/>
    <w:rsid w:val="00FA173E"/>
    <w:rsid w:val="00FA1793"/>
    <w:rsid w:val="00FA17A5"/>
    <w:rsid w:val="00FA1868"/>
    <w:rsid w:val="00FA1A4F"/>
    <w:rsid w:val="00FA1B85"/>
    <w:rsid w:val="00FA1BB2"/>
    <w:rsid w:val="00FA249E"/>
    <w:rsid w:val="00FA2500"/>
    <w:rsid w:val="00FA2851"/>
    <w:rsid w:val="00FA2977"/>
    <w:rsid w:val="00FA2A1F"/>
    <w:rsid w:val="00FA30B6"/>
    <w:rsid w:val="00FA31CF"/>
    <w:rsid w:val="00FA339E"/>
    <w:rsid w:val="00FA350B"/>
    <w:rsid w:val="00FA3632"/>
    <w:rsid w:val="00FA3ADE"/>
    <w:rsid w:val="00FA3C45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266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1A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248"/>
    <w:rsid w:val="00FB3454"/>
    <w:rsid w:val="00FB3522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73F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ABA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EA"/>
    <w:rsid w:val="00FC1E3E"/>
    <w:rsid w:val="00FC1EC3"/>
    <w:rsid w:val="00FC25EF"/>
    <w:rsid w:val="00FC29C1"/>
    <w:rsid w:val="00FC2A99"/>
    <w:rsid w:val="00FC2B3F"/>
    <w:rsid w:val="00FC2CF0"/>
    <w:rsid w:val="00FC2DFB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4AF"/>
    <w:rsid w:val="00FC580D"/>
    <w:rsid w:val="00FC5AA5"/>
    <w:rsid w:val="00FC5C8E"/>
    <w:rsid w:val="00FC5DA2"/>
    <w:rsid w:val="00FC6030"/>
    <w:rsid w:val="00FC64B8"/>
    <w:rsid w:val="00FC68DE"/>
    <w:rsid w:val="00FC6995"/>
    <w:rsid w:val="00FC6D61"/>
    <w:rsid w:val="00FC6D68"/>
    <w:rsid w:val="00FC6EA9"/>
    <w:rsid w:val="00FC70FB"/>
    <w:rsid w:val="00FC71E1"/>
    <w:rsid w:val="00FC7259"/>
    <w:rsid w:val="00FC72E6"/>
    <w:rsid w:val="00FC73D0"/>
    <w:rsid w:val="00FC7471"/>
    <w:rsid w:val="00FC7479"/>
    <w:rsid w:val="00FC74CA"/>
    <w:rsid w:val="00FC775F"/>
    <w:rsid w:val="00FC7D17"/>
    <w:rsid w:val="00FC7F54"/>
    <w:rsid w:val="00FD02AD"/>
    <w:rsid w:val="00FD03F3"/>
    <w:rsid w:val="00FD0497"/>
    <w:rsid w:val="00FD0508"/>
    <w:rsid w:val="00FD051A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0AE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04D"/>
    <w:rsid w:val="00FD42A0"/>
    <w:rsid w:val="00FD447B"/>
    <w:rsid w:val="00FD452C"/>
    <w:rsid w:val="00FD4BCC"/>
    <w:rsid w:val="00FD4D02"/>
    <w:rsid w:val="00FD4D48"/>
    <w:rsid w:val="00FD5200"/>
    <w:rsid w:val="00FD52B3"/>
    <w:rsid w:val="00FD5420"/>
    <w:rsid w:val="00FD5488"/>
    <w:rsid w:val="00FD5529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6FE6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2FF6"/>
    <w:rsid w:val="00FE3123"/>
    <w:rsid w:val="00FE320F"/>
    <w:rsid w:val="00FE3499"/>
    <w:rsid w:val="00FE34AE"/>
    <w:rsid w:val="00FE34B6"/>
    <w:rsid w:val="00FE37CA"/>
    <w:rsid w:val="00FE39D7"/>
    <w:rsid w:val="00FE3A17"/>
    <w:rsid w:val="00FE3D73"/>
    <w:rsid w:val="00FE3E47"/>
    <w:rsid w:val="00FE3FED"/>
    <w:rsid w:val="00FE40E7"/>
    <w:rsid w:val="00FE47DB"/>
    <w:rsid w:val="00FE487C"/>
    <w:rsid w:val="00FE4B72"/>
    <w:rsid w:val="00FE4BFA"/>
    <w:rsid w:val="00FE4C68"/>
    <w:rsid w:val="00FE4DEC"/>
    <w:rsid w:val="00FE4E88"/>
    <w:rsid w:val="00FE4E94"/>
    <w:rsid w:val="00FE4F3D"/>
    <w:rsid w:val="00FE50F4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23"/>
    <w:rsid w:val="00FE67D6"/>
    <w:rsid w:val="00FE6821"/>
    <w:rsid w:val="00FE69C5"/>
    <w:rsid w:val="00FE69CB"/>
    <w:rsid w:val="00FE69FD"/>
    <w:rsid w:val="00FE6C5E"/>
    <w:rsid w:val="00FE72B3"/>
    <w:rsid w:val="00FE74F3"/>
    <w:rsid w:val="00FE76F0"/>
    <w:rsid w:val="00FE775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59F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267"/>
    <w:rsid w:val="00FF49BD"/>
    <w:rsid w:val="00FF4BEE"/>
    <w:rsid w:val="00FF4E3C"/>
    <w:rsid w:val="00FF4F24"/>
    <w:rsid w:val="00FF4FBD"/>
    <w:rsid w:val="00FF516E"/>
    <w:rsid w:val="00FF530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AC"/>
    <w:rsid w:val="00FF6CDC"/>
    <w:rsid w:val="00FF6E43"/>
    <w:rsid w:val="00FF6ECE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5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E3D97"/>
    <w:rPr>
      <w:rFonts w:ascii="Arial" w:hAnsi="Arial"/>
      <w:sz w:val="24"/>
      <w:lang w:val="en-GB" w:eastAsia="en-US"/>
    </w:rPr>
  </w:style>
  <w:style w:type="table" w:customStyle="1" w:styleId="18">
    <w:name w:val="网格型18"/>
    <w:basedOn w:val="TableNormal"/>
    <w:next w:val="TableGrid"/>
    <w:uiPriority w:val="59"/>
    <w:rsid w:val="00C61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3990"/>
    <w:rPr>
      <w:b/>
      <w:bCs/>
    </w:rPr>
  </w:style>
  <w:style w:type="table" w:customStyle="1" w:styleId="TableGrid61">
    <w:name w:val="Table Grid61"/>
    <w:basedOn w:val="TableNormal"/>
    <w:uiPriority w:val="39"/>
    <w:qFormat/>
    <w:rsid w:val="005D296A"/>
    <w:pPr>
      <w:spacing w:after="18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23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25784</TotalTime>
  <Pages>8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5926</cp:revision>
  <cp:lastPrinted>2009-04-22T21:01:00Z</cp:lastPrinted>
  <dcterms:created xsi:type="dcterms:W3CDTF">2020-07-20T16:47:00Z</dcterms:created>
  <dcterms:modified xsi:type="dcterms:W3CDTF">2024-05-13T04:39:00Z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